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74" w:type="dxa"/>
        <w:tblInd w:w="-106" w:type="dxa"/>
        <w:tblLook w:val="00A0"/>
      </w:tblPr>
      <w:tblGrid>
        <w:gridCol w:w="1789"/>
        <w:gridCol w:w="854"/>
        <w:gridCol w:w="1762"/>
        <w:gridCol w:w="854"/>
        <w:gridCol w:w="774"/>
        <w:gridCol w:w="427"/>
        <w:gridCol w:w="908"/>
        <w:gridCol w:w="585"/>
        <w:gridCol w:w="993"/>
        <w:gridCol w:w="1211"/>
        <w:gridCol w:w="518"/>
        <w:gridCol w:w="3563"/>
        <w:gridCol w:w="236"/>
      </w:tblGrid>
      <w:tr w:rsidR="005A0580" w:rsidRPr="00AC1C82">
        <w:trPr>
          <w:gridAfter w:val="1"/>
          <w:wAfter w:w="236" w:type="dxa"/>
          <w:trHeight w:val="315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Default="005A0580" w:rsidP="00FC50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5A0580" w:rsidRPr="00A25364" w:rsidRDefault="005A0580" w:rsidP="00FC5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76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Методике расчета показателей</w:t>
            </w:r>
          </w:p>
        </w:tc>
      </w:tr>
      <w:tr w:rsidR="005A0580" w:rsidRPr="00AC1C82">
        <w:trPr>
          <w:trHeight w:val="315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FC5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F76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оценки качества финансового менеджмента,</w:t>
            </w:r>
          </w:p>
        </w:tc>
      </w:tr>
      <w:tr w:rsidR="005A0580" w:rsidRPr="00AC1C82">
        <w:trPr>
          <w:trHeight w:val="315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FC5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76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осуществляемого главными распорядителями</w:t>
            </w:r>
          </w:p>
        </w:tc>
      </w:tr>
      <w:tr w:rsidR="005A0580" w:rsidRPr="00AC1C82">
        <w:trPr>
          <w:trHeight w:val="315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FC5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76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районного</w:t>
            </w:r>
            <w:r w:rsidRPr="003F76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бюджета, главными</w:t>
            </w:r>
          </w:p>
        </w:tc>
      </w:tr>
      <w:tr w:rsidR="005A0580" w:rsidRPr="00AC1C82">
        <w:trPr>
          <w:trHeight w:val="315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FC5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76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администраторами доходов (источников</w:t>
            </w:r>
          </w:p>
        </w:tc>
      </w:tr>
      <w:tr w:rsidR="005A0580" w:rsidRPr="00AC1C82">
        <w:trPr>
          <w:trHeight w:val="315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FC50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76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финансирования дефицита)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районного </w:t>
            </w:r>
            <w:r w:rsidRPr="003F76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5A0580" w:rsidRPr="00AC1C82">
        <w:trPr>
          <w:trHeight w:val="225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0580" w:rsidRPr="00AC1C82">
        <w:trPr>
          <w:trHeight w:val="225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25364">
              <w:rPr>
                <w:rFonts w:ascii="Times New Roman" w:hAnsi="Times New Roman" w:cs="Times New Roman"/>
                <w:b/>
                <w:bCs/>
                <w:lang w:eastAsia="ru-RU"/>
              </w:rPr>
              <w:t>СВЕДЕНИЯ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536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автоматизации бюджетного учета и отчетности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на  1 __________  20___ г.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Коды</w:t>
            </w: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0507046</w:t>
            </w:r>
          </w:p>
        </w:tc>
      </w:tr>
      <w:tr w:rsidR="005A0580" w:rsidRPr="00AC1C82">
        <w:trPr>
          <w:trHeight w:val="315"/>
        </w:trPr>
        <w:tc>
          <w:tcPr>
            <w:tcW w:w="525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Главный распорядитель средств   районного </w:t>
            </w: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A0580" w:rsidRPr="00AC1C82">
        <w:trPr>
          <w:trHeight w:val="300"/>
        </w:trPr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Периодичность: годовая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0580" w:rsidRPr="00AC1C82">
        <w:trPr>
          <w:trHeight w:val="240"/>
        </w:trPr>
        <w:tc>
          <w:tcPr>
            <w:tcW w:w="14474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Количество получателей средств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районного </w:t>
            </w: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</w:tr>
      <w:tr w:rsidR="005A0580" w:rsidRPr="00AC1C82">
        <w:trPr>
          <w:trHeight w:val="375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из них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0580" w:rsidRPr="00AC1C82">
        <w:trPr>
          <w:trHeight w:val="570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6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подключенных к единой автоматизированной системе сбора и свода бюджетной отчетности</w:t>
            </w:r>
          </w:p>
        </w:tc>
        <w:tc>
          <w:tcPr>
            <w:tcW w:w="65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применяющих программные комплексы по автоматизации бюджетного учета</w:t>
            </w:r>
          </w:p>
        </w:tc>
      </w:tr>
      <w:tr w:rsidR="005A0580" w:rsidRPr="00AC1C82">
        <w:trPr>
          <w:trHeight w:val="300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5A0580" w:rsidRPr="00AC1C82">
        <w:trPr>
          <w:trHeight w:val="315"/>
        </w:trPr>
        <w:tc>
          <w:tcPr>
            <w:tcW w:w="1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A0580" w:rsidRPr="00AC1C82">
        <w:trPr>
          <w:trHeight w:val="405"/>
        </w:trPr>
        <w:tc>
          <w:tcPr>
            <w:tcW w:w="795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Руководитель              __________________                ___________________________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580" w:rsidRPr="00AC1C82">
        <w:trPr>
          <w:trHeight w:val="225"/>
        </w:trPr>
        <w:tc>
          <w:tcPr>
            <w:tcW w:w="795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(подпись)                                   (расшифровка подписи)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580" w:rsidRPr="00AC1C82">
        <w:trPr>
          <w:trHeight w:val="315"/>
        </w:trPr>
        <w:tc>
          <w:tcPr>
            <w:tcW w:w="7368" w:type="dxa"/>
            <w:gridSpan w:val="7"/>
            <w:tcBorders>
              <w:top w:val="nil"/>
              <w:left w:val="nil"/>
              <w:bottom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Исполнитель    __________________   ________________   _________________________   _______________    </w:t>
            </w:r>
          </w:p>
        </w:tc>
        <w:tc>
          <w:tcPr>
            <w:tcW w:w="585" w:type="dxa"/>
            <w:tcBorders>
              <w:top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580" w:rsidRPr="00AC1C82">
        <w:trPr>
          <w:trHeight w:val="210"/>
        </w:trPr>
        <w:tc>
          <w:tcPr>
            <w:tcW w:w="795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(должность)                  (подпись)               (расшифровка подписи)             (телефон)</w:t>
            </w: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580" w:rsidRPr="00AC1C82">
        <w:trPr>
          <w:trHeight w:val="270"/>
        </w:trPr>
        <w:tc>
          <w:tcPr>
            <w:tcW w:w="64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A2536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" _________"  _____________________________ 20  ___ г. ».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580" w:rsidRPr="00AC1C82">
        <w:trPr>
          <w:trHeight w:val="645"/>
        </w:trPr>
        <w:tc>
          <w:tcPr>
            <w:tcW w:w="795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0580" w:rsidRPr="00A25364" w:rsidRDefault="005A0580" w:rsidP="00A25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r w:rsidRPr="00A253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бюджетного отдела </w:t>
            </w:r>
          </w:p>
        </w:tc>
        <w:tc>
          <w:tcPr>
            <w:tcW w:w="65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A0580" w:rsidRPr="00A25364" w:rsidRDefault="005A0580" w:rsidP="00A2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Л.Н.Данилиди</w:t>
            </w:r>
          </w:p>
        </w:tc>
      </w:tr>
    </w:tbl>
    <w:p w:rsidR="005A0580" w:rsidRDefault="005A0580" w:rsidP="00656522"/>
    <w:sectPr w:rsidR="005A0580" w:rsidSect="00527172">
      <w:pgSz w:w="16838" w:h="11906" w:orient="landscape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364"/>
    <w:rsid w:val="00001C0C"/>
    <w:rsid w:val="00001DAE"/>
    <w:rsid w:val="00003583"/>
    <w:rsid w:val="000047D9"/>
    <w:rsid w:val="00004AB4"/>
    <w:rsid w:val="00005265"/>
    <w:rsid w:val="00007145"/>
    <w:rsid w:val="00010066"/>
    <w:rsid w:val="0001008E"/>
    <w:rsid w:val="00015C58"/>
    <w:rsid w:val="000166D9"/>
    <w:rsid w:val="00020C7C"/>
    <w:rsid w:val="00020F53"/>
    <w:rsid w:val="000217E1"/>
    <w:rsid w:val="0002180B"/>
    <w:rsid w:val="00021976"/>
    <w:rsid w:val="0002199F"/>
    <w:rsid w:val="00021FEA"/>
    <w:rsid w:val="00021FFC"/>
    <w:rsid w:val="000237B2"/>
    <w:rsid w:val="0002392E"/>
    <w:rsid w:val="000240D7"/>
    <w:rsid w:val="000243FE"/>
    <w:rsid w:val="00025088"/>
    <w:rsid w:val="000262B2"/>
    <w:rsid w:val="000267EA"/>
    <w:rsid w:val="00026A8A"/>
    <w:rsid w:val="0002722B"/>
    <w:rsid w:val="0002764B"/>
    <w:rsid w:val="00027994"/>
    <w:rsid w:val="00027D2C"/>
    <w:rsid w:val="00027FB0"/>
    <w:rsid w:val="0003096B"/>
    <w:rsid w:val="000313EE"/>
    <w:rsid w:val="00032CE6"/>
    <w:rsid w:val="000336E2"/>
    <w:rsid w:val="0003379F"/>
    <w:rsid w:val="00033F46"/>
    <w:rsid w:val="00034871"/>
    <w:rsid w:val="000356E1"/>
    <w:rsid w:val="00035944"/>
    <w:rsid w:val="00036A46"/>
    <w:rsid w:val="000372FF"/>
    <w:rsid w:val="0004031F"/>
    <w:rsid w:val="0004176D"/>
    <w:rsid w:val="000419AD"/>
    <w:rsid w:val="00041A33"/>
    <w:rsid w:val="00041AB6"/>
    <w:rsid w:val="00041FAE"/>
    <w:rsid w:val="00041FB4"/>
    <w:rsid w:val="00042456"/>
    <w:rsid w:val="00043576"/>
    <w:rsid w:val="000442AB"/>
    <w:rsid w:val="000461B7"/>
    <w:rsid w:val="00046EE9"/>
    <w:rsid w:val="00047B67"/>
    <w:rsid w:val="00052212"/>
    <w:rsid w:val="00052ED9"/>
    <w:rsid w:val="00053E1A"/>
    <w:rsid w:val="00053E39"/>
    <w:rsid w:val="00054507"/>
    <w:rsid w:val="0005483B"/>
    <w:rsid w:val="000556D1"/>
    <w:rsid w:val="00056039"/>
    <w:rsid w:val="000563B8"/>
    <w:rsid w:val="00057E77"/>
    <w:rsid w:val="00061049"/>
    <w:rsid w:val="000617FC"/>
    <w:rsid w:val="00062ABD"/>
    <w:rsid w:val="000634C0"/>
    <w:rsid w:val="000634E9"/>
    <w:rsid w:val="00063673"/>
    <w:rsid w:val="0006379F"/>
    <w:rsid w:val="00064D03"/>
    <w:rsid w:val="00064D4B"/>
    <w:rsid w:val="0006521E"/>
    <w:rsid w:val="00065F21"/>
    <w:rsid w:val="00066297"/>
    <w:rsid w:val="00066365"/>
    <w:rsid w:val="000666AD"/>
    <w:rsid w:val="00066961"/>
    <w:rsid w:val="00066FFF"/>
    <w:rsid w:val="00067105"/>
    <w:rsid w:val="0006790D"/>
    <w:rsid w:val="0007009A"/>
    <w:rsid w:val="00071510"/>
    <w:rsid w:val="00071F62"/>
    <w:rsid w:val="0007231E"/>
    <w:rsid w:val="00073FC4"/>
    <w:rsid w:val="00074EA2"/>
    <w:rsid w:val="00075183"/>
    <w:rsid w:val="000756AD"/>
    <w:rsid w:val="00075C3C"/>
    <w:rsid w:val="00076784"/>
    <w:rsid w:val="00077953"/>
    <w:rsid w:val="0008171B"/>
    <w:rsid w:val="000833AA"/>
    <w:rsid w:val="000838AB"/>
    <w:rsid w:val="00083A78"/>
    <w:rsid w:val="00087128"/>
    <w:rsid w:val="0008771C"/>
    <w:rsid w:val="00087D1D"/>
    <w:rsid w:val="00090135"/>
    <w:rsid w:val="00091239"/>
    <w:rsid w:val="00091313"/>
    <w:rsid w:val="000924B2"/>
    <w:rsid w:val="000937EB"/>
    <w:rsid w:val="000938D4"/>
    <w:rsid w:val="00093922"/>
    <w:rsid w:val="00093DC3"/>
    <w:rsid w:val="00094091"/>
    <w:rsid w:val="000940C7"/>
    <w:rsid w:val="00094238"/>
    <w:rsid w:val="000942EC"/>
    <w:rsid w:val="000953F5"/>
    <w:rsid w:val="00095A67"/>
    <w:rsid w:val="000961B6"/>
    <w:rsid w:val="00096268"/>
    <w:rsid w:val="000963DE"/>
    <w:rsid w:val="000965B0"/>
    <w:rsid w:val="00097823"/>
    <w:rsid w:val="000A0E8B"/>
    <w:rsid w:val="000A1160"/>
    <w:rsid w:val="000A144E"/>
    <w:rsid w:val="000A2CDC"/>
    <w:rsid w:val="000A32F0"/>
    <w:rsid w:val="000A3FE3"/>
    <w:rsid w:val="000A458B"/>
    <w:rsid w:val="000A5698"/>
    <w:rsid w:val="000A56B0"/>
    <w:rsid w:val="000A6003"/>
    <w:rsid w:val="000A6D3C"/>
    <w:rsid w:val="000A7AE4"/>
    <w:rsid w:val="000A7D95"/>
    <w:rsid w:val="000B01EB"/>
    <w:rsid w:val="000B0C23"/>
    <w:rsid w:val="000B1343"/>
    <w:rsid w:val="000B1BFD"/>
    <w:rsid w:val="000B247A"/>
    <w:rsid w:val="000B2D04"/>
    <w:rsid w:val="000B39F6"/>
    <w:rsid w:val="000B3DCE"/>
    <w:rsid w:val="000B4445"/>
    <w:rsid w:val="000B5511"/>
    <w:rsid w:val="000B6949"/>
    <w:rsid w:val="000B7001"/>
    <w:rsid w:val="000B7619"/>
    <w:rsid w:val="000C1A84"/>
    <w:rsid w:val="000C2639"/>
    <w:rsid w:val="000C4AB7"/>
    <w:rsid w:val="000C7F4A"/>
    <w:rsid w:val="000D0977"/>
    <w:rsid w:val="000D1138"/>
    <w:rsid w:val="000D16D6"/>
    <w:rsid w:val="000D1AC9"/>
    <w:rsid w:val="000D3F7B"/>
    <w:rsid w:val="000D506E"/>
    <w:rsid w:val="000D5A17"/>
    <w:rsid w:val="000D6214"/>
    <w:rsid w:val="000D6455"/>
    <w:rsid w:val="000D6E2E"/>
    <w:rsid w:val="000D7808"/>
    <w:rsid w:val="000D7CF9"/>
    <w:rsid w:val="000D7F33"/>
    <w:rsid w:val="000E0B3F"/>
    <w:rsid w:val="000E178E"/>
    <w:rsid w:val="000E2EC0"/>
    <w:rsid w:val="000E3894"/>
    <w:rsid w:val="000E3C65"/>
    <w:rsid w:val="000E4BAD"/>
    <w:rsid w:val="000E51BA"/>
    <w:rsid w:val="000E570C"/>
    <w:rsid w:val="000E660D"/>
    <w:rsid w:val="000E79C0"/>
    <w:rsid w:val="000F04D3"/>
    <w:rsid w:val="000F0FC0"/>
    <w:rsid w:val="000F26B0"/>
    <w:rsid w:val="000F28EB"/>
    <w:rsid w:val="000F2D7D"/>
    <w:rsid w:val="000F3C12"/>
    <w:rsid w:val="000F4AE0"/>
    <w:rsid w:val="000F5028"/>
    <w:rsid w:val="000F50D6"/>
    <w:rsid w:val="000F5DF5"/>
    <w:rsid w:val="000F72ED"/>
    <w:rsid w:val="000F7EE9"/>
    <w:rsid w:val="001005DB"/>
    <w:rsid w:val="001006A8"/>
    <w:rsid w:val="00100CE3"/>
    <w:rsid w:val="00102699"/>
    <w:rsid w:val="001027AC"/>
    <w:rsid w:val="00103976"/>
    <w:rsid w:val="00103B22"/>
    <w:rsid w:val="00103F3D"/>
    <w:rsid w:val="0010425F"/>
    <w:rsid w:val="00104822"/>
    <w:rsid w:val="001063D2"/>
    <w:rsid w:val="00106BC5"/>
    <w:rsid w:val="00106C6D"/>
    <w:rsid w:val="0010743A"/>
    <w:rsid w:val="001074B8"/>
    <w:rsid w:val="0010750D"/>
    <w:rsid w:val="0011143C"/>
    <w:rsid w:val="00113581"/>
    <w:rsid w:val="00113834"/>
    <w:rsid w:val="00115934"/>
    <w:rsid w:val="00116B91"/>
    <w:rsid w:val="00117173"/>
    <w:rsid w:val="001206BD"/>
    <w:rsid w:val="00120D46"/>
    <w:rsid w:val="001217EA"/>
    <w:rsid w:val="00122C75"/>
    <w:rsid w:val="00123391"/>
    <w:rsid w:val="0012488E"/>
    <w:rsid w:val="00124C76"/>
    <w:rsid w:val="001251BA"/>
    <w:rsid w:val="00127A53"/>
    <w:rsid w:val="0013052A"/>
    <w:rsid w:val="00131E36"/>
    <w:rsid w:val="00131F32"/>
    <w:rsid w:val="0013208A"/>
    <w:rsid w:val="00132474"/>
    <w:rsid w:val="001335A5"/>
    <w:rsid w:val="001341AC"/>
    <w:rsid w:val="00134375"/>
    <w:rsid w:val="0013504E"/>
    <w:rsid w:val="0013542C"/>
    <w:rsid w:val="001366B7"/>
    <w:rsid w:val="001368CE"/>
    <w:rsid w:val="00136EED"/>
    <w:rsid w:val="0014094A"/>
    <w:rsid w:val="00140ABB"/>
    <w:rsid w:val="00140CA2"/>
    <w:rsid w:val="00141149"/>
    <w:rsid w:val="00141376"/>
    <w:rsid w:val="0014161B"/>
    <w:rsid w:val="001423F4"/>
    <w:rsid w:val="00143372"/>
    <w:rsid w:val="0014384B"/>
    <w:rsid w:val="001438A7"/>
    <w:rsid w:val="00143C88"/>
    <w:rsid w:val="001442A4"/>
    <w:rsid w:val="00144EDF"/>
    <w:rsid w:val="00145E5D"/>
    <w:rsid w:val="0014634F"/>
    <w:rsid w:val="001469A8"/>
    <w:rsid w:val="001469DE"/>
    <w:rsid w:val="00147FC9"/>
    <w:rsid w:val="00150325"/>
    <w:rsid w:val="0015054B"/>
    <w:rsid w:val="00150658"/>
    <w:rsid w:val="00150BC2"/>
    <w:rsid w:val="00151D59"/>
    <w:rsid w:val="00152792"/>
    <w:rsid w:val="001542A2"/>
    <w:rsid w:val="0015445A"/>
    <w:rsid w:val="001544CD"/>
    <w:rsid w:val="001550DC"/>
    <w:rsid w:val="001553F0"/>
    <w:rsid w:val="00156FDF"/>
    <w:rsid w:val="00161863"/>
    <w:rsid w:val="001618AB"/>
    <w:rsid w:val="00162075"/>
    <w:rsid w:val="00162D81"/>
    <w:rsid w:val="001633D8"/>
    <w:rsid w:val="001649E5"/>
    <w:rsid w:val="00164E23"/>
    <w:rsid w:val="00165819"/>
    <w:rsid w:val="0016590D"/>
    <w:rsid w:val="00165CA3"/>
    <w:rsid w:val="001706AB"/>
    <w:rsid w:val="00170DBC"/>
    <w:rsid w:val="001711C5"/>
    <w:rsid w:val="001715F9"/>
    <w:rsid w:val="00171D4C"/>
    <w:rsid w:val="001727CC"/>
    <w:rsid w:val="00173DFF"/>
    <w:rsid w:val="00174127"/>
    <w:rsid w:val="00174C17"/>
    <w:rsid w:val="001760FF"/>
    <w:rsid w:val="0017709C"/>
    <w:rsid w:val="001812A0"/>
    <w:rsid w:val="00181652"/>
    <w:rsid w:val="00182DEA"/>
    <w:rsid w:val="001854B3"/>
    <w:rsid w:val="00185535"/>
    <w:rsid w:val="0018582C"/>
    <w:rsid w:val="00185F26"/>
    <w:rsid w:val="00185FE1"/>
    <w:rsid w:val="00186670"/>
    <w:rsid w:val="00186949"/>
    <w:rsid w:val="00187DB6"/>
    <w:rsid w:val="00187E56"/>
    <w:rsid w:val="00190105"/>
    <w:rsid w:val="0019161B"/>
    <w:rsid w:val="00192357"/>
    <w:rsid w:val="00192753"/>
    <w:rsid w:val="0019612B"/>
    <w:rsid w:val="00196CBB"/>
    <w:rsid w:val="001A095B"/>
    <w:rsid w:val="001A09FA"/>
    <w:rsid w:val="001A0FC8"/>
    <w:rsid w:val="001A24E8"/>
    <w:rsid w:val="001A522A"/>
    <w:rsid w:val="001A6E9A"/>
    <w:rsid w:val="001B0A8E"/>
    <w:rsid w:val="001B1BD0"/>
    <w:rsid w:val="001B215C"/>
    <w:rsid w:val="001B23A2"/>
    <w:rsid w:val="001B25D5"/>
    <w:rsid w:val="001B2E09"/>
    <w:rsid w:val="001B4D35"/>
    <w:rsid w:val="001B50C6"/>
    <w:rsid w:val="001B5570"/>
    <w:rsid w:val="001B615D"/>
    <w:rsid w:val="001B61D0"/>
    <w:rsid w:val="001B6556"/>
    <w:rsid w:val="001B7620"/>
    <w:rsid w:val="001B7BD9"/>
    <w:rsid w:val="001C007D"/>
    <w:rsid w:val="001C0255"/>
    <w:rsid w:val="001C052F"/>
    <w:rsid w:val="001C06CA"/>
    <w:rsid w:val="001C248D"/>
    <w:rsid w:val="001C2BD9"/>
    <w:rsid w:val="001C366F"/>
    <w:rsid w:val="001C3716"/>
    <w:rsid w:val="001C4B5D"/>
    <w:rsid w:val="001C53F8"/>
    <w:rsid w:val="001C5BE3"/>
    <w:rsid w:val="001C5D9F"/>
    <w:rsid w:val="001C603A"/>
    <w:rsid w:val="001C60BF"/>
    <w:rsid w:val="001C6867"/>
    <w:rsid w:val="001C6B02"/>
    <w:rsid w:val="001C7AA9"/>
    <w:rsid w:val="001D054D"/>
    <w:rsid w:val="001D1E1E"/>
    <w:rsid w:val="001D4079"/>
    <w:rsid w:val="001D46C4"/>
    <w:rsid w:val="001D6636"/>
    <w:rsid w:val="001D6CEB"/>
    <w:rsid w:val="001D6E01"/>
    <w:rsid w:val="001D7D77"/>
    <w:rsid w:val="001E0141"/>
    <w:rsid w:val="001E0315"/>
    <w:rsid w:val="001E16E1"/>
    <w:rsid w:val="001E202B"/>
    <w:rsid w:val="001E2606"/>
    <w:rsid w:val="001E32A7"/>
    <w:rsid w:val="001E3542"/>
    <w:rsid w:val="001E35BC"/>
    <w:rsid w:val="001E3975"/>
    <w:rsid w:val="001E59D5"/>
    <w:rsid w:val="001E67C3"/>
    <w:rsid w:val="001E732D"/>
    <w:rsid w:val="001F0583"/>
    <w:rsid w:val="001F3A39"/>
    <w:rsid w:val="001F3B92"/>
    <w:rsid w:val="001F4AC9"/>
    <w:rsid w:val="0020362A"/>
    <w:rsid w:val="002054F6"/>
    <w:rsid w:val="0020650F"/>
    <w:rsid w:val="00206CFF"/>
    <w:rsid w:val="0020719A"/>
    <w:rsid w:val="00207399"/>
    <w:rsid w:val="002102FE"/>
    <w:rsid w:val="00211365"/>
    <w:rsid w:val="002128E2"/>
    <w:rsid w:val="00212A83"/>
    <w:rsid w:val="00214352"/>
    <w:rsid w:val="00215829"/>
    <w:rsid w:val="00215EF0"/>
    <w:rsid w:val="002170AC"/>
    <w:rsid w:val="002179E8"/>
    <w:rsid w:val="00217BAD"/>
    <w:rsid w:val="00217C34"/>
    <w:rsid w:val="0022070D"/>
    <w:rsid w:val="00221CAA"/>
    <w:rsid w:val="00222F49"/>
    <w:rsid w:val="00224558"/>
    <w:rsid w:val="0022562C"/>
    <w:rsid w:val="002262E6"/>
    <w:rsid w:val="002265E1"/>
    <w:rsid w:val="002272AF"/>
    <w:rsid w:val="002302E3"/>
    <w:rsid w:val="00230328"/>
    <w:rsid w:val="002306A3"/>
    <w:rsid w:val="00230B8A"/>
    <w:rsid w:val="00230D84"/>
    <w:rsid w:val="002313C1"/>
    <w:rsid w:val="00232663"/>
    <w:rsid w:val="0023274E"/>
    <w:rsid w:val="00232FB5"/>
    <w:rsid w:val="002349E9"/>
    <w:rsid w:val="00234EB7"/>
    <w:rsid w:val="002358DB"/>
    <w:rsid w:val="002362B9"/>
    <w:rsid w:val="00236AAD"/>
    <w:rsid w:val="00240D9B"/>
    <w:rsid w:val="002428AF"/>
    <w:rsid w:val="00242B9F"/>
    <w:rsid w:val="00244195"/>
    <w:rsid w:val="00245871"/>
    <w:rsid w:val="00245A20"/>
    <w:rsid w:val="00251267"/>
    <w:rsid w:val="00253550"/>
    <w:rsid w:val="002538D5"/>
    <w:rsid w:val="00255382"/>
    <w:rsid w:val="00255644"/>
    <w:rsid w:val="00255BD7"/>
    <w:rsid w:val="00256B2E"/>
    <w:rsid w:val="0025772A"/>
    <w:rsid w:val="00257FF3"/>
    <w:rsid w:val="002600C5"/>
    <w:rsid w:val="00261028"/>
    <w:rsid w:val="00261201"/>
    <w:rsid w:val="0026341A"/>
    <w:rsid w:val="00263BAA"/>
    <w:rsid w:val="00264418"/>
    <w:rsid w:val="0026474A"/>
    <w:rsid w:val="00265310"/>
    <w:rsid w:val="0026590B"/>
    <w:rsid w:val="0026726B"/>
    <w:rsid w:val="002709F4"/>
    <w:rsid w:val="00271056"/>
    <w:rsid w:val="00271495"/>
    <w:rsid w:val="0027217A"/>
    <w:rsid w:val="00272CDA"/>
    <w:rsid w:val="002742B6"/>
    <w:rsid w:val="00274E68"/>
    <w:rsid w:val="002752CD"/>
    <w:rsid w:val="00275D3C"/>
    <w:rsid w:val="002762C4"/>
    <w:rsid w:val="00281484"/>
    <w:rsid w:val="002830A6"/>
    <w:rsid w:val="00284029"/>
    <w:rsid w:val="00285880"/>
    <w:rsid w:val="00285AD1"/>
    <w:rsid w:val="00286006"/>
    <w:rsid w:val="00286E54"/>
    <w:rsid w:val="00286EF0"/>
    <w:rsid w:val="00290229"/>
    <w:rsid w:val="0029196D"/>
    <w:rsid w:val="002919E4"/>
    <w:rsid w:val="0029214C"/>
    <w:rsid w:val="00292DCC"/>
    <w:rsid w:val="00292FDE"/>
    <w:rsid w:val="002932B7"/>
    <w:rsid w:val="00293758"/>
    <w:rsid w:val="00293CD2"/>
    <w:rsid w:val="00295313"/>
    <w:rsid w:val="00296AEE"/>
    <w:rsid w:val="0029708F"/>
    <w:rsid w:val="002A0FFC"/>
    <w:rsid w:val="002A13A6"/>
    <w:rsid w:val="002A293C"/>
    <w:rsid w:val="002A302A"/>
    <w:rsid w:val="002A3863"/>
    <w:rsid w:val="002A4479"/>
    <w:rsid w:val="002A6294"/>
    <w:rsid w:val="002A7F48"/>
    <w:rsid w:val="002B09CC"/>
    <w:rsid w:val="002B225C"/>
    <w:rsid w:val="002B4032"/>
    <w:rsid w:val="002B418E"/>
    <w:rsid w:val="002B4FD3"/>
    <w:rsid w:val="002B549A"/>
    <w:rsid w:val="002B567B"/>
    <w:rsid w:val="002B6768"/>
    <w:rsid w:val="002C0111"/>
    <w:rsid w:val="002C0D1C"/>
    <w:rsid w:val="002C0F17"/>
    <w:rsid w:val="002C12BF"/>
    <w:rsid w:val="002C17C5"/>
    <w:rsid w:val="002C19E5"/>
    <w:rsid w:val="002C2DF5"/>
    <w:rsid w:val="002C31A7"/>
    <w:rsid w:val="002C45F2"/>
    <w:rsid w:val="002C478F"/>
    <w:rsid w:val="002C5ED3"/>
    <w:rsid w:val="002C620E"/>
    <w:rsid w:val="002C6F29"/>
    <w:rsid w:val="002C7F37"/>
    <w:rsid w:val="002D1371"/>
    <w:rsid w:val="002D1DBA"/>
    <w:rsid w:val="002D25BA"/>
    <w:rsid w:val="002D2956"/>
    <w:rsid w:val="002E0347"/>
    <w:rsid w:val="002E0565"/>
    <w:rsid w:val="002E06B9"/>
    <w:rsid w:val="002E163E"/>
    <w:rsid w:val="002E2293"/>
    <w:rsid w:val="002E234A"/>
    <w:rsid w:val="002E3ECB"/>
    <w:rsid w:val="002E4490"/>
    <w:rsid w:val="002E47BC"/>
    <w:rsid w:val="002E5889"/>
    <w:rsid w:val="002E6643"/>
    <w:rsid w:val="002E730B"/>
    <w:rsid w:val="002E7E44"/>
    <w:rsid w:val="002F05C0"/>
    <w:rsid w:val="002F0E64"/>
    <w:rsid w:val="002F271D"/>
    <w:rsid w:val="002F2F73"/>
    <w:rsid w:val="002F6527"/>
    <w:rsid w:val="00300CA9"/>
    <w:rsid w:val="003012F0"/>
    <w:rsid w:val="00301D7B"/>
    <w:rsid w:val="0030224E"/>
    <w:rsid w:val="00302485"/>
    <w:rsid w:val="00302BDB"/>
    <w:rsid w:val="00305FB2"/>
    <w:rsid w:val="003065EE"/>
    <w:rsid w:val="00307075"/>
    <w:rsid w:val="00307913"/>
    <w:rsid w:val="0031016C"/>
    <w:rsid w:val="0031079A"/>
    <w:rsid w:val="00310F14"/>
    <w:rsid w:val="0031103E"/>
    <w:rsid w:val="00311CE2"/>
    <w:rsid w:val="00313ADF"/>
    <w:rsid w:val="00314790"/>
    <w:rsid w:val="0031506F"/>
    <w:rsid w:val="0031739C"/>
    <w:rsid w:val="00320AC2"/>
    <w:rsid w:val="00320B0E"/>
    <w:rsid w:val="003213AB"/>
    <w:rsid w:val="00321583"/>
    <w:rsid w:val="00321AC3"/>
    <w:rsid w:val="00321EBB"/>
    <w:rsid w:val="0032267A"/>
    <w:rsid w:val="00322E80"/>
    <w:rsid w:val="00322EF9"/>
    <w:rsid w:val="003234BB"/>
    <w:rsid w:val="00323695"/>
    <w:rsid w:val="00323A4A"/>
    <w:rsid w:val="003244BA"/>
    <w:rsid w:val="00325EF9"/>
    <w:rsid w:val="0033184C"/>
    <w:rsid w:val="00332C2F"/>
    <w:rsid w:val="003349B3"/>
    <w:rsid w:val="0033621E"/>
    <w:rsid w:val="00336B53"/>
    <w:rsid w:val="003370A7"/>
    <w:rsid w:val="003373F6"/>
    <w:rsid w:val="003374B7"/>
    <w:rsid w:val="0034041F"/>
    <w:rsid w:val="003406D7"/>
    <w:rsid w:val="0034162B"/>
    <w:rsid w:val="00341AD2"/>
    <w:rsid w:val="00341CE6"/>
    <w:rsid w:val="0034394F"/>
    <w:rsid w:val="00345F7C"/>
    <w:rsid w:val="00346318"/>
    <w:rsid w:val="0034634D"/>
    <w:rsid w:val="003468C2"/>
    <w:rsid w:val="0034783C"/>
    <w:rsid w:val="003504C6"/>
    <w:rsid w:val="0035078A"/>
    <w:rsid w:val="0035089C"/>
    <w:rsid w:val="003527E2"/>
    <w:rsid w:val="00352A17"/>
    <w:rsid w:val="00353F6D"/>
    <w:rsid w:val="00354151"/>
    <w:rsid w:val="003556C5"/>
    <w:rsid w:val="003557FE"/>
    <w:rsid w:val="00355AB8"/>
    <w:rsid w:val="00356828"/>
    <w:rsid w:val="00356AD8"/>
    <w:rsid w:val="00357055"/>
    <w:rsid w:val="00357227"/>
    <w:rsid w:val="00357E47"/>
    <w:rsid w:val="00357EC5"/>
    <w:rsid w:val="0036016F"/>
    <w:rsid w:val="0036177B"/>
    <w:rsid w:val="00361DC3"/>
    <w:rsid w:val="00361F36"/>
    <w:rsid w:val="003622C2"/>
    <w:rsid w:val="00362492"/>
    <w:rsid w:val="00363014"/>
    <w:rsid w:val="003634AD"/>
    <w:rsid w:val="00364313"/>
    <w:rsid w:val="00364BFB"/>
    <w:rsid w:val="003652B4"/>
    <w:rsid w:val="00365540"/>
    <w:rsid w:val="00367D54"/>
    <w:rsid w:val="003711A9"/>
    <w:rsid w:val="0037168A"/>
    <w:rsid w:val="00372FA0"/>
    <w:rsid w:val="0037319F"/>
    <w:rsid w:val="00373870"/>
    <w:rsid w:val="003762CB"/>
    <w:rsid w:val="0037673D"/>
    <w:rsid w:val="0037689F"/>
    <w:rsid w:val="00377A3A"/>
    <w:rsid w:val="00381931"/>
    <w:rsid w:val="003823C4"/>
    <w:rsid w:val="0038281B"/>
    <w:rsid w:val="003834E4"/>
    <w:rsid w:val="00385DB2"/>
    <w:rsid w:val="003862CF"/>
    <w:rsid w:val="00386E45"/>
    <w:rsid w:val="00386F0C"/>
    <w:rsid w:val="00387945"/>
    <w:rsid w:val="00391F60"/>
    <w:rsid w:val="00392D9F"/>
    <w:rsid w:val="003931B1"/>
    <w:rsid w:val="00393564"/>
    <w:rsid w:val="0039372F"/>
    <w:rsid w:val="00394393"/>
    <w:rsid w:val="003943DB"/>
    <w:rsid w:val="00394D61"/>
    <w:rsid w:val="00396145"/>
    <w:rsid w:val="00396D8D"/>
    <w:rsid w:val="0039780B"/>
    <w:rsid w:val="00397864"/>
    <w:rsid w:val="00397D0B"/>
    <w:rsid w:val="003A00B9"/>
    <w:rsid w:val="003A1177"/>
    <w:rsid w:val="003A13C3"/>
    <w:rsid w:val="003A1C1E"/>
    <w:rsid w:val="003A1E72"/>
    <w:rsid w:val="003A2A5D"/>
    <w:rsid w:val="003A307C"/>
    <w:rsid w:val="003A43B9"/>
    <w:rsid w:val="003A45B1"/>
    <w:rsid w:val="003A7ACB"/>
    <w:rsid w:val="003A7C97"/>
    <w:rsid w:val="003A7FA3"/>
    <w:rsid w:val="003B0392"/>
    <w:rsid w:val="003B0E8E"/>
    <w:rsid w:val="003B13A3"/>
    <w:rsid w:val="003B181E"/>
    <w:rsid w:val="003B2737"/>
    <w:rsid w:val="003B2A92"/>
    <w:rsid w:val="003B4452"/>
    <w:rsid w:val="003B5AB7"/>
    <w:rsid w:val="003B7332"/>
    <w:rsid w:val="003B75DD"/>
    <w:rsid w:val="003B7F9B"/>
    <w:rsid w:val="003C0C42"/>
    <w:rsid w:val="003C2991"/>
    <w:rsid w:val="003C47C0"/>
    <w:rsid w:val="003C6E02"/>
    <w:rsid w:val="003C7314"/>
    <w:rsid w:val="003D0467"/>
    <w:rsid w:val="003D0A26"/>
    <w:rsid w:val="003D3F4A"/>
    <w:rsid w:val="003D3FE5"/>
    <w:rsid w:val="003D425B"/>
    <w:rsid w:val="003D6246"/>
    <w:rsid w:val="003D6D53"/>
    <w:rsid w:val="003D7C5B"/>
    <w:rsid w:val="003E093C"/>
    <w:rsid w:val="003E0A30"/>
    <w:rsid w:val="003E26DB"/>
    <w:rsid w:val="003E3032"/>
    <w:rsid w:val="003E30F4"/>
    <w:rsid w:val="003E5A01"/>
    <w:rsid w:val="003E5B56"/>
    <w:rsid w:val="003E5FD5"/>
    <w:rsid w:val="003E6E0C"/>
    <w:rsid w:val="003E7C3E"/>
    <w:rsid w:val="003F0294"/>
    <w:rsid w:val="003F05B4"/>
    <w:rsid w:val="003F0ED9"/>
    <w:rsid w:val="003F2F07"/>
    <w:rsid w:val="003F4390"/>
    <w:rsid w:val="003F44BC"/>
    <w:rsid w:val="003F44BD"/>
    <w:rsid w:val="003F44D8"/>
    <w:rsid w:val="003F5FE9"/>
    <w:rsid w:val="003F66E3"/>
    <w:rsid w:val="003F76A7"/>
    <w:rsid w:val="003F7DC3"/>
    <w:rsid w:val="003F7FCC"/>
    <w:rsid w:val="0040055C"/>
    <w:rsid w:val="00400F89"/>
    <w:rsid w:val="004025CD"/>
    <w:rsid w:val="004032A4"/>
    <w:rsid w:val="00404746"/>
    <w:rsid w:val="00404DFE"/>
    <w:rsid w:val="00404F02"/>
    <w:rsid w:val="00405745"/>
    <w:rsid w:val="00407186"/>
    <w:rsid w:val="004074F5"/>
    <w:rsid w:val="00412E7E"/>
    <w:rsid w:val="00413B27"/>
    <w:rsid w:val="00414082"/>
    <w:rsid w:val="00414793"/>
    <w:rsid w:val="00414A3A"/>
    <w:rsid w:val="0041529A"/>
    <w:rsid w:val="0041619B"/>
    <w:rsid w:val="00417A40"/>
    <w:rsid w:val="00420A5D"/>
    <w:rsid w:val="00421167"/>
    <w:rsid w:val="004216F4"/>
    <w:rsid w:val="00421D93"/>
    <w:rsid w:val="00422E60"/>
    <w:rsid w:val="00422E6B"/>
    <w:rsid w:val="0042453B"/>
    <w:rsid w:val="00425679"/>
    <w:rsid w:val="0042584E"/>
    <w:rsid w:val="0043046C"/>
    <w:rsid w:val="00430549"/>
    <w:rsid w:val="004313A9"/>
    <w:rsid w:val="0043228F"/>
    <w:rsid w:val="00433670"/>
    <w:rsid w:val="00433956"/>
    <w:rsid w:val="00433AB7"/>
    <w:rsid w:val="00434478"/>
    <w:rsid w:val="00434F9B"/>
    <w:rsid w:val="004351D3"/>
    <w:rsid w:val="004368AE"/>
    <w:rsid w:val="00436B0B"/>
    <w:rsid w:val="00436E95"/>
    <w:rsid w:val="00442F59"/>
    <w:rsid w:val="00444795"/>
    <w:rsid w:val="0044585C"/>
    <w:rsid w:val="00446BB1"/>
    <w:rsid w:val="00446CBB"/>
    <w:rsid w:val="0044759A"/>
    <w:rsid w:val="004501C8"/>
    <w:rsid w:val="00450212"/>
    <w:rsid w:val="00450D3A"/>
    <w:rsid w:val="0045167A"/>
    <w:rsid w:val="00453315"/>
    <w:rsid w:val="004535A3"/>
    <w:rsid w:val="00454161"/>
    <w:rsid w:val="004553D2"/>
    <w:rsid w:val="00455C04"/>
    <w:rsid w:val="00455C6C"/>
    <w:rsid w:val="0045637A"/>
    <w:rsid w:val="00456A28"/>
    <w:rsid w:val="004571E4"/>
    <w:rsid w:val="00457698"/>
    <w:rsid w:val="00457D31"/>
    <w:rsid w:val="00457F7F"/>
    <w:rsid w:val="00460E90"/>
    <w:rsid w:val="00461203"/>
    <w:rsid w:val="004623D8"/>
    <w:rsid w:val="004632B4"/>
    <w:rsid w:val="0046460F"/>
    <w:rsid w:val="00464B0C"/>
    <w:rsid w:val="00465418"/>
    <w:rsid w:val="00466B35"/>
    <w:rsid w:val="00467432"/>
    <w:rsid w:val="00467CBB"/>
    <w:rsid w:val="00471BCA"/>
    <w:rsid w:val="0047259C"/>
    <w:rsid w:val="004727FA"/>
    <w:rsid w:val="00473357"/>
    <w:rsid w:val="0047346E"/>
    <w:rsid w:val="00474A88"/>
    <w:rsid w:val="004750C7"/>
    <w:rsid w:val="00475E59"/>
    <w:rsid w:val="004762F8"/>
    <w:rsid w:val="004763B1"/>
    <w:rsid w:val="00476556"/>
    <w:rsid w:val="00476893"/>
    <w:rsid w:val="00476AB9"/>
    <w:rsid w:val="004772E2"/>
    <w:rsid w:val="00477DFD"/>
    <w:rsid w:val="004806AD"/>
    <w:rsid w:val="00482724"/>
    <w:rsid w:val="00482D42"/>
    <w:rsid w:val="0048434F"/>
    <w:rsid w:val="00484636"/>
    <w:rsid w:val="004849E0"/>
    <w:rsid w:val="00484CAD"/>
    <w:rsid w:val="00485E4E"/>
    <w:rsid w:val="004864C0"/>
    <w:rsid w:val="00486606"/>
    <w:rsid w:val="00486AEA"/>
    <w:rsid w:val="00486D13"/>
    <w:rsid w:val="004902C8"/>
    <w:rsid w:val="004906FF"/>
    <w:rsid w:val="004907E5"/>
    <w:rsid w:val="004919BD"/>
    <w:rsid w:val="00491A1D"/>
    <w:rsid w:val="00492856"/>
    <w:rsid w:val="00492F5B"/>
    <w:rsid w:val="004949D4"/>
    <w:rsid w:val="00494C27"/>
    <w:rsid w:val="004963F3"/>
    <w:rsid w:val="00497525"/>
    <w:rsid w:val="00497841"/>
    <w:rsid w:val="004979AD"/>
    <w:rsid w:val="00497B79"/>
    <w:rsid w:val="004A0A1D"/>
    <w:rsid w:val="004A0D65"/>
    <w:rsid w:val="004A0DD1"/>
    <w:rsid w:val="004A2159"/>
    <w:rsid w:val="004A2627"/>
    <w:rsid w:val="004A2CD3"/>
    <w:rsid w:val="004A2EB4"/>
    <w:rsid w:val="004A3E8C"/>
    <w:rsid w:val="004A47DD"/>
    <w:rsid w:val="004A60F3"/>
    <w:rsid w:val="004A636C"/>
    <w:rsid w:val="004A7610"/>
    <w:rsid w:val="004B0110"/>
    <w:rsid w:val="004B11A6"/>
    <w:rsid w:val="004B22D0"/>
    <w:rsid w:val="004B5494"/>
    <w:rsid w:val="004B5D63"/>
    <w:rsid w:val="004B6074"/>
    <w:rsid w:val="004B6472"/>
    <w:rsid w:val="004B75C6"/>
    <w:rsid w:val="004C2B79"/>
    <w:rsid w:val="004C355E"/>
    <w:rsid w:val="004C3882"/>
    <w:rsid w:val="004C5770"/>
    <w:rsid w:val="004C7379"/>
    <w:rsid w:val="004D064E"/>
    <w:rsid w:val="004D30AA"/>
    <w:rsid w:val="004D41FA"/>
    <w:rsid w:val="004D4205"/>
    <w:rsid w:val="004D682E"/>
    <w:rsid w:val="004E09C3"/>
    <w:rsid w:val="004E0A01"/>
    <w:rsid w:val="004E13A3"/>
    <w:rsid w:val="004E20BB"/>
    <w:rsid w:val="004E2719"/>
    <w:rsid w:val="004E36CE"/>
    <w:rsid w:val="004E4170"/>
    <w:rsid w:val="004E4899"/>
    <w:rsid w:val="004E6647"/>
    <w:rsid w:val="004F051C"/>
    <w:rsid w:val="004F1F33"/>
    <w:rsid w:val="004F260F"/>
    <w:rsid w:val="004F294E"/>
    <w:rsid w:val="004F29DE"/>
    <w:rsid w:val="004F4350"/>
    <w:rsid w:val="004F598B"/>
    <w:rsid w:val="004F7295"/>
    <w:rsid w:val="004F7396"/>
    <w:rsid w:val="004F791B"/>
    <w:rsid w:val="004F79EF"/>
    <w:rsid w:val="00500212"/>
    <w:rsid w:val="00500D0F"/>
    <w:rsid w:val="005014FD"/>
    <w:rsid w:val="005017D9"/>
    <w:rsid w:val="005040DD"/>
    <w:rsid w:val="00504458"/>
    <w:rsid w:val="0050651D"/>
    <w:rsid w:val="005067FE"/>
    <w:rsid w:val="00507163"/>
    <w:rsid w:val="00511794"/>
    <w:rsid w:val="00511BA9"/>
    <w:rsid w:val="005137E3"/>
    <w:rsid w:val="005138DC"/>
    <w:rsid w:val="00513EDE"/>
    <w:rsid w:val="00514131"/>
    <w:rsid w:val="005141CA"/>
    <w:rsid w:val="005151A9"/>
    <w:rsid w:val="00515830"/>
    <w:rsid w:val="0051646E"/>
    <w:rsid w:val="00516748"/>
    <w:rsid w:val="00516820"/>
    <w:rsid w:val="0051724D"/>
    <w:rsid w:val="00517A37"/>
    <w:rsid w:val="0052027D"/>
    <w:rsid w:val="0052171E"/>
    <w:rsid w:val="00521929"/>
    <w:rsid w:val="005237ED"/>
    <w:rsid w:val="005238CB"/>
    <w:rsid w:val="00523965"/>
    <w:rsid w:val="00523B57"/>
    <w:rsid w:val="00523B84"/>
    <w:rsid w:val="00523C85"/>
    <w:rsid w:val="00523FE6"/>
    <w:rsid w:val="005267E4"/>
    <w:rsid w:val="00526F37"/>
    <w:rsid w:val="00527172"/>
    <w:rsid w:val="005275AD"/>
    <w:rsid w:val="00530074"/>
    <w:rsid w:val="00530A80"/>
    <w:rsid w:val="005312F2"/>
    <w:rsid w:val="00531929"/>
    <w:rsid w:val="00532DB5"/>
    <w:rsid w:val="0053524D"/>
    <w:rsid w:val="005360AC"/>
    <w:rsid w:val="00536E39"/>
    <w:rsid w:val="005370B7"/>
    <w:rsid w:val="00537343"/>
    <w:rsid w:val="00541638"/>
    <w:rsid w:val="00544B7C"/>
    <w:rsid w:val="00544C2A"/>
    <w:rsid w:val="00544FC8"/>
    <w:rsid w:val="00545978"/>
    <w:rsid w:val="00545DBC"/>
    <w:rsid w:val="00547BA3"/>
    <w:rsid w:val="00547FF5"/>
    <w:rsid w:val="0055269A"/>
    <w:rsid w:val="005531F7"/>
    <w:rsid w:val="00553337"/>
    <w:rsid w:val="00553403"/>
    <w:rsid w:val="00553742"/>
    <w:rsid w:val="0055433C"/>
    <w:rsid w:val="005546E8"/>
    <w:rsid w:val="00554752"/>
    <w:rsid w:val="0055489C"/>
    <w:rsid w:val="00554A4B"/>
    <w:rsid w:val="00554AFE"/>
    <w:rsid w:val="00555572"/>
    <w:rsid w:val="00555E9D"/>
    <w:rsid w:val="00556570"/>
    <w:rsid w:val="00556C8B"/>
    <w:rsid w:val="005577B3"/>
    <w:rsid w:val="00557EA4"/>
    <w:rsid w:val="00560368"/>
    <w:rsid w:val="005612BF"/>
    <w:rsid w:val="00564562"/>
    <w:rsid w:val="005648D3"/>
    <w:rsid w:val="00564C26"/>
    <w:rsid w:val="00564FCF"/>
    <w:rsid w:val="00565474"/>
    <w:rsid w:val="005655D3"/>
    <w:rsid w:val="00565884"/>
    <w:rsid w:val="00565995"/>
    <w:rsid w:val="0056602D"/>
    <w:rsid w:val="00566684"/>
    <w:rsid w:val="00566E4F"/>
    <w:rsid w:val="00567C95"/>
    <w:rsid w:val="005735EE"/>
    <w:rsid w:val="00573ECB"/>
    <w:rsid w:val="005740F4"/>
    <w:rsid w:val="00574CA9"/>
    <w:rsid w:val="00575440"/>
    <w:rsid w:val="00577B71"/>
    <w:rsid w:val="005803F7"/>
    <w:rsid w:val="00581439"/>
    <w:rsid w:val="00581FD6"/>
    <w:rsid w:val="00582AE6"/>
    <w:rsid w:val="00582C95"/>
    <w:rsid w:val="00583E77"/>
    <w:rsid w:val="00584266"/>
    <w:rsid w:val="00585EE2"/>
    <w:rsid w:val="005865DA"/>
    <w:rsid w:val="00587A94"/>
    <w:rsid w:val="00590005"/>
    <w:rsid w:val="00590A26"/>
    <w:rsid w:val="00591726"/>
    <w:rsid w:val="00591A90"/>
    <w:rsid w:val="00592425"/>
    <w:rsid w:val="00593486"/>
    <w:rsid w:val="00593EBB"/>
    <w:rsid w:val="0059447C"/>
    <w:rsid w:val="005944D2"/>
    <w:rsid w:val="00594C2E"/>
    <w:rsid w:val="00594D2D"/>
    <w:rsid w:val="0059533B"/>
    <w:rsid w:val="00595783"/>
    <w:rsid w:val="00595C1E"/>
    <w:rsid w:val="00595F3E"/>
    <w:rsid w:val="00597B66"/>
    <w:rsid w:val="005A001B"/>
    <w:rsid w:val="005A00AB"/>
    <w:rsid w:val="005A0580"/>
    <w:rsid w:val="005A0DEA"/>
    <w:rsid w:val="005A1BBE"/>
    <w:rsid w:val="005A1BD7"/>
    <w:rsid w:val="005A2E00"/>
    <w:rsid w:val="005A5860"/>
    <w:rsid w:val="005A5B1D"/>
    <w:rsid w:val="005A5C44"/>
    <w:rsid w:val="005A5D17"/>
    <w:rsid w:val="005A5F7D"/>
    <w:rsid w:val="005A6CDB"/>
    <w:rsid w:val="005A7022"/>
    <w:rsid w:val="005A7B41"/>
    <w:rsid w:val="005B01CB"/>
    <w:rsid w:val="005B1648"/>
    <w:rsid w:val="005B1EFC"/>
    <w:rsid w:val="005B26C4"/>
    <w:rsid w:val="005B2840"/>
    <w:rsid w:val="005B44AF"/>
    <w:rsid w:val="005B458D"/>
    <w:rsid w:val="005B4781"/>
    <w:rsid w:val="005B5041"/>
    <w:rsid w:val="005B5360"/>
    <w:rsid w:val="005B6A2C"/>
    <w:rsid w:val="005B7B79"/>
    <w:rsid w:val="005C0D28"/>
    <w:rsid w:val="005C0F00"/>
    <w:rsid w:val="005C187E"/>
    <w:rsid w:val="005C258C"/>
    <w:rsid w:val="005C2CE8"/>
    <w:rsid w:val="005C34F9"/>
    <w:rsid w:val="005C3850"/>
    <w:rsid w:val="005C46A1"/>
    <w:rsid w:val="005C5F7C"/>
    <w:rsid w:val="005D0F03"/>
    <w:rsid w:val="005D4097"/>
    <w:rsid w:val="005D4283"/>
    <w:rsid w:val="005D4519"/>
    <w:rsid w:val="005D4DF0"/>
    <w:rsid w:val="005D5169"/>
    <w:rsid w:val="005D5512"/>
    <w:rsid w:val="005D5B6C"/>
    <w:rsid w:val="005D67D9"/>
    <w:rsid w:val="005E0533"/>
    <w:rsid w:val="005E0A12"/>
    <w:rsid w:val="005E15FE"/>
    <w:rsid w:val="005E1993"/>
    <w:rsid w:val="005E40C0"/>
    <w:rsid w:val="005E4412"/>
    <w:rsid w:val="005E4B95"/>
    <w:rsid w:val="005E50EB"/>
    <w:rsid w:val="005E569A"/>
    <w:rsid w:val="005E607F"/>
    <w:rsid w:val="005E6805"/>
    <w:rsid w:val="005E7548"/>
    <w:rsid w:val="005E7CAF"/>
    <w:rsid w:val="005F0444"/>
    <w:rsid w:val="005F2C30"/>
    <w:rsid w:val="005F2E79"/>
    <w:rsid w:val="005F3980"/>
    <w:rsid w:val="005F418A"/>
    <w:rsid w:val="005F4537"/>
    <w:rsid w:val="005F513B"/>
    <w:rsid w:val="005F6227"/>
    <w:rsid w:val="005F7AD2"/>
    <w:rsid w:val="00600F2C"/>
    <w:rsid w:val="00601295"/>
    <w:rsid w:val="0060174F"/>
    <w:rsid w:val="00601E25"/>
    <w:rsid w:val="00602D5C"/>
    <w:rsid w:val="006033FB"/>
    <w:rsid w:val="00603560"/>
    <w:rsid w:val="00603D65"/>
    <w:rsid w:val="00603E1B"/>
    <w:rsid w:val="00603E45"/>
    <w:rsid w:val="0060400A"/>
    <w:rsid w:val="006043D7"/>
    <w:rsid w:val="006046DE"/>
    <w:rsid w:val="006058AF"/>
    <w:rsid w:val="0061113C"/>
    <w:rsid w:val="006143C2"/>
    <w:rsid w:val="00615626"/>
    <w:rsid w:val="00616C57"/>
    <w:rsid w:val="00616CA9"/>
    <w:rsid w:val="00617197"/>
    <w:rsid w:val="006214BF"/>
    <w:rsid w:val="00621859"/>
    <w:rsid w:val="00621E95"/>
    <w:rsid w:val="006228DA"/>
    <w:rsid w:val="00622F08"/>
    <w:rsid w:val="006230E9"/>
    <w:rsid w:val="00623A19"/>
    <w:rsid w:val="00624631"/>
    <w:rsid w:val="006246AD"/>
    <w:rsid w:val="00625416"/>
    <w:rsid w:val="00625426"/>
    <w:rsid w:val="006266CE"/>
    <w:rsid w:val="00626F34"/>
    <w:rsid w:val="00627A01"/>
    <w:rsid w:val="00633163"/>
    <w:rsid w:val="006348ED"/>
    <w:rsid w:val="00634E9B"/>
    <w:rsid w:val="00635438"/>
    <w:rsid w:val="00635554"/>
    <w:rsid w:val="006356CB"/>
    <w:rsid w:val="00635C5C"/>
    <w:rsid w:val="00637078"/>
    <w:rsid w:val="00637300"/>
    <w:rsid w:val="00640A73"/>
    <w:rsid w:val="00641608"/>
    <w:rsid w:val="006418AA"/>
    <w:rsid w:val="006419E1"/>
    <w:rsid w:val="00641B52"/>
    <w:rsid w:val="00641C58"/>
    <w:rsid w:val="00643986"/>
    <w:rsid w:val="00644627"/>
    <w:rsid w:val="00646A59"/>
    <w:rsid w:val="006476D8"/>
    <w:rsid w:val="00647E5F"/>
    <w:rsid w:val="006503EA"/>
    <w:rsid w:val="006510CC"/>
    <w:rsid w:val="006513C0"/>
    <w:rsid w:val="00652A11"/>
    <w:rsid w:val="00653BA3"/>
    <w:rsid w:val="00653DDC"/>
    <w:rsid w:val="006545A3"/>
    <w:rsid w:val="00654C00"/>
    <w:rsid w:val="00656522"/>
    <w:rsid w:val="00656E1C"/>
    <w:rsid w:val="00657208"/>
    <w:rsid w:val="00657409"/>
    <w:rsid w:val="006575F0"/>
    <w:rsid w:val="006576C5"/>
    <w:rsid w:val="00657898"/>
    <w:rsid w:val="00657A5D"/>
    <w:rsid w:val="00660420"/>
    <w:rsid w:val="00660AF4"/>
    <w:rsid w:val="006611D6"/>
    <w:rsid w:val="006632FA"/>
    <w:rsid w:val="00665C4C"/>
    <w:rsid w:val="0066686B"/>
    <w:rsid w:val="00670C3F"/>
    <w:rsid w:val="00671CCE"/>
    <w:rsid w:val="00672C29"/>
    <w:rsid w:val="00673837"/>
    <w:rsid w:val="0067502D"/>
    <w:rsid w:val="00675785"/>
    <w:rsid w:val="00675F0E"/>
    <w:rsid w:val="00676AAB"/>
    <w:rsid w:val="00677D49"/>
    <w:rsid w:val="00681155"/>
    <w:rsid w:val="00681691"/>
    <w:rsid w:val="0068227C"/>
    <w:rsid w:val="006823EF"/>
    <w:rsid w:val="00682F05"/>
    <w:rsid w:val="00684EC9"/>
    <w:rsid w:val="00685F98"/>
    <w:rsid w:val="006866E8"/>
    <w:rsid w:val="006878A3"/>
    <w:rsid w:val="00687DCE"/>
    <w:rsid w:val="00690F8D"/>
    <w:rsid w:val="00691A67"/>
    <w:rsid w:val="00691E62"/>
    <w:rsid w:val="00695278"/>
    <w:rsid w:val="00695A28"/>
    <w:rsid w:val="0069602D"/>
    <w:rsid w:val="00696F15"/>
    <w:rsid w:val="00697578"/>
    <w:rsid w:val="00697AFE"/>
    <w:rsid w:val="006A0470"/>
    <w:rsid w:val="006A14D3"/>
    <w:rsid w:val="006A1EC0"/>
    <w:rsid w:val="006A2661"/>
    <w:rsid w:val="006A4277"/>
    <w:rsid w:val="006A47DE"/>
    <w:rsid w:val="006A4DB6"/>
    <w:rsid w:val="006A6453"/>
    <w:rsid w:val="006A729C"/>
    <w:rsid w:val="006A7A16"/>
    <w:rsid w:val="006A7AC2"/>
    <w:rsid w:val="006B10AB"/>
    <w:rsid w:val="006B17B0"/>
    <w:rsid w:val="006B296A"/>
    <w:rsid w:val="006B2F5E"/>
    <w:rsid w:val="006B34F4"/>
    <w:rsid w:val="006B3960"/>
    <w:rsid w:val="006B4071"/>
    <w:rsid w:val="006B52D8"/>
    <w:rsid w:val="006B52E8"/>
    <w:rsid w:val="006B58AF"/>
    <w:rsid w:val="006B611A"/>
    <w:rsid w:val="006B74FA"/>
    <w:rsid w:val="006B7AB5"/>
    <w:rsid w:val="006C092D"/>
    <w:rsid w:val="006C135D"/>
    <w:rsid w:val="006C5476"/>
    <w:rsid w:val="006C61A8"/>
    <w:rsid w:val="006C6508"/>
    <w:rsid w:val="006C7304"/>
    <w:rsid w:val="006D043F"/>
    <w:rsid w:val="006D05FC"/>
    <w:rsid w:val="006D0D27"/>
    <w:rsid w:val="006D1418"/>
    <w:rsid w:val="006D1569"/>
    <w:rsid w:val="006D15F0"/>
    <w:rsid w:val="006D3D1D"/>
    <w:rsid w:val="006D4F0D"/>
    <w:rsid w:val="006D55D9"/>
    <w:rsid w:val="006D63ED"/>
    <w:rsid w:val="006D6C87"/>
    <w:rsid w:val="006D7793"/>
    <w:rsid w:val="006D7D15"/>
    <w:rsid w:val="006E03A7"/>
    <w:rsid w:val="006E2557"/>
    <w:rsid w:val="006E356B"/>
    <w:rsid w:val="006E3705"/>
    <w:rsid w:val="006E3AFF"/>
    <w:rsid w:val="006E3DDD"/>
    <w:rsid w:val="006E4E35"/>
    <w:rsid w:val="006E4F55"/>
    <w:rsid w:val="006E7839"/>
    <w:rsid w:val="006F003F"/>
    <w:rsid w:val="006F014C"/>
    <w:rsid w:val="006F1076"/>
    <w:rsid w:val="006F10DA"/>
    <w:rsid w:val="006F12AF"/>
    <w:rsid w:val="006F4003"/>
    <w:rsid w:val="006F4CAD"/>
    <w:rsid w:val="006F5064"/>
    <w:rsid w:val="006F52A4"/>
    <w:rsid w:val="006F550F"/>
    <w:rsid w:val="006F5ADA"/>
    <w:rsid w:val="006F625D"/>
    <w:rsid w:val="006F673A"/>
    <w:rsid w:val="006F7009"/>
    <w:rsid w:val="006F784A"/>
    <w:rsid w:val="006F7E53"/>
    <w:rsid w:val="0070003D"/>
    <w:rsid w:val="0070220C"/>
    <w:rsid w:val="00704DDB"/>
    <w:rsid w:val="00705C7B"/>
    <w:rsid w:val="007063C6"/>
    <w:rsid w:val="00706DDB"/>
    <w:rsid w:val="007077CD"/>
    <w:rsid w:val="00707C9B"/>
    <w:rsid w:val="00710373"/>
    <w:rsid w:val="00711549"/>
    <w:rsid w:val="007129EA"/>
    <w:rsid w:val="00714653"/>
    <w:rsid w:val="0071501A"/>
    <w:rsid w:val="00715FDB"/>
    <w:rsid w:val="00716297"/>
    <w:rsid w:val="0071702D"/>
    <w:rsid w:val="00720DE9"/>
    <w:rsid w:val="007221FF"/>
    <w:rsid w:val="00722200"/>
    <w:rsid w:val="007222AC"/>
    <w:rsid w:val="00722825"/>
    <w:rsid w:val="007231BB"/>
    <w:rsid w:val="00723357"/>
    <w:rsid w:val="00723436"/>
    <w:rsid w:val="007240E0"/>
    <w:rsid w:val="007249EB"/>
    <w:rsid w:val="00724D2D"/>
    <w:rsid w:val="00724EDA"/>
    <w:rsid w:val="007251CF"/>
    <w:rsid w:val="007270AF"/>
    <w:rsid w:val="00727CCF"/>
    <w:rsid w:val="00730B75"/>
    <w:rsid w:val="0073145F"/>
    <w:rsid w:val="00733567"/>
    <w:rsid w:val="00733575"/>
    <w:rsid w:val="00735340"/>
    <w:rsid w:val="007353B5"/>
    <w:rsid w:val="0073573C"/>
    <w:rsid w:val="00735D33"/>
    <w:rsid w:val="00736240"/>
    <w:rsid w:val="00736FC8"/>
    <w:rsid w:val="00737951"/>
    <w:rsid w:val="00737F59"/>
    <w:rsid w:val="00740A18"/>
    <w:rsid w:val="00740A64"/>
    <w:rsid w:val="00740DB0"/>
    <w:rsid w:val="00741BFA"/>
    <w:rsid w:val="007425B8"/>
    <w:rsid w:val="00742DF5"/>
    <w:rsid w:val="00742FE7"/>
    <w:rsid w:val="00744050"/>
    <w:rsid w:val="007447B4"/>
    <w:rsid w:val="0074495D"/>
    <w:rsid w:val="00744A1E"/>
    <w:rsid w:val="0074585C"/>
    <w:rsid w:val="00745D30"/>
    <w:rsid w:val="007461AA"/>
    <w:rsid w:val="00746EB1"/>
    <w:rsid w:val="00747901"/>
    <w:rsid w:val="00747C0B"/>
    <w:rsid w:val="00750247"/>
    <w:rsid w:val="007507CA"/>
    <w:rsid w:val="00750E97"/>
    <w:rsid w:val="007512D0"/>
    <w:rsid w:val="0075215D"/>
    <w:rsid w:val="007521D8"/>
    <w:rsid w:val="00752ABA"/>
    <w:rsid w:val="007531C9"/>
    <w:rsid w:val="00753C1B"/>
    <w:rsid w:val="00754BB0"/>
    <w:rsid w:val="00754BDC"/>
    <w:rsid w:val="00757C06"/>
    <w:rsid w:val="00760F64"/>
    <w:rsid w:val="00761A41"/>
    <w:rsid w:val="007625E4"/>
    <w:rsid w:val="0076305F"/>
    <w:rsid w:val="00763456"/>
    <w:rsid w:val="0076418E"/>
    <w:rsid w:val="007650D9"/>
    <w:rsid w:val="00765359"/>
    <w:rsid w:val="00765388"/>
    <w:rsid w:val="0076541E"/>
    <w:rsid w:val="00765DFD"/>
    <w:rsid w:val="007664CB"/>
    <w:rsid w:val="00767663"/>
    <w:rsid w:val="00767EE1"/>
    <w:rsid w:val="00771717"/>
    <w:rsid w:val="00771CF2"/>
    <w:rsid w:val="0077277D"/>
    <w:rsid w:val="00772DE2"/>
    <w:rsid w:val="007732E9"/>
    <w:rsid w:val="0077466A"/>
    <w:rsid w:val="0077474D"/>
    <w:rsid w:val="00774DA4"/>
    <w:rsid w:val="00774EC8"/>
    <w:rsid w:val="00775A26"/>
    <w:rsid w:val="00776D21"/>
    <w:rsid w:val="007779F2"/>
    <w:rsid w:val="00777A97"/>
    <w:rsid w:val="00777B77"/>
    <w:rsid w:val="00777CBC"/>
    <w:rsid w:val="00780186"/>
    <w:rsid w:val="00780EB2"/>
    <w:rsid w:val="007817DE"/>
    <w:rsid w:val="00782617"/>
    <w:rsid w:val="007839B5"/>
    <w:rsid w:val="00783CA2"/>
    <w:rsid w:val="00784B60"/>
    <w:rsid w:val="00784C08"/>
    <w:rsid w:val="00785C28"/>
    <w:rsid w:val="00786AFC"/>
    <w:rsid w:val="00786FDA"/>
    <w:rsid w:val="00790627"/>
    <w:rsid w:val="0079095E"/>
    <w:rsid w:val="0079121B"/>
    <w:rsid w:val="0079128F"/>
    <w:rsid w:val="00791BE4"/>
    <w:rsid w:val="00791F1F"/>
    <w:rsid w:val="00791F61"/>
    <w:rsid w:val="00792E49"/>
    <w:rsid w:val="007933FA"/>
    <w:rsid w:val="0079461F"/>
    <w:rsid w:val="0079519E"/>
    <w:rsid w:val="0079551C"/>
    <w:rsid w:val="00795D07"/>
    <w:rsid w:val="007960E5"/>
    <w:rsid w:val="00796640"/>
    <w:rsid w:val="00796648"/>
    <w:rsid w:val="007977DB"/>
    <w:rsid w:val="0079798E"/>
    <w:rsid w:val="00797D94"/>
    <w:rsid w:val="007A02AA"/>
    <w:rsid w:val="007A0333"/>
    <w:rsid w:val="007A1B00"/>
    <w:rsid w:val="007A219F"/>
    <w:rsid w:val="007A21AD"/>
    <w:rsid w:val="007A564F"/>
    <w:rsid w:val="007A69B7"/>
    <w:rsid w:val="007A6AE3"/>
    <w:rsid w:val="007A72B7"/>
    <w:rsid w:val="007B01D5"/>
    <w:rsid w:val="007B0A26"/>
    <w:rsid w:val="007B0A8E"/>
    <w:rsid w:val="007B18EF"/>
    <w:rsid w:val="007B1FED"/>
    <w:rsid w:val="007B2161"/>
    <w:rsid w:val="007B2476"/>
    <w:rsid w:val="007B3548"/>
    <w:rsid w:val="007B4388"/>
    <w:rsid w:val="007B4479"/>
    <w:rsid w:val="007B603E"/>
    <w:rsid w:val="007B761D"/>
    <w:rsid w:val="007C05CE"/>
    <w:rsid w:val="007C13AC"/>
    <w:rsid w:val="007C1671"/>
    <w:rsid w:val="007C227C"/>
    <w:rsid w:val="007C33C5"/>
    <w:rsid w:val="007C53D8"/>
    <w:rsid w:val="007C5D70"/>
    <w:rsid w:val="007C5E8F"/>
    <w:rsid w:val="007C6E0D"/>
    <w:rsid w:val="007C778B"/>
    <w:rsid w:val="007C7C06"/>
    <w:rsid w:val="007C7E49"/>
    <w:rsid w:val="007D3342"/>
    <w:rsid w:val="007D3427"/>
    <w:rsid w:val="007D34DA"/>
    <w:rsid w:val="007D679D"/>
    <w:rsid w:val="007D750A"/>
    <w:rsid w:val="007E07F1"/>
    <w:rsid w:val="007E0C6D"/>
    <w:rsid w:val="007E0CA3"/>
    <w:rsid w:val="007E0F7E"/>
    <w:rsid w:val="007E11EE"/>
    <w:rsid w:val="007E14E7"/>
    <w:rsid w:val="007E43D2"/>
    <w:rsid w:val="007E46AA"/>
    <w:rsid w:val="007E552B"/>
    <w:rsid w:val="007E5980"/>
    <w:rsid w:val="007E5AB6"/>
    <w:rsid w:val="007E653F"/>
    <w:rsid w:val="007E6B0D"/>
    <w:rsid w:val="007E6DAF"/>
    <w:rsid w:val="007E6EAE"/>
    <w:rsid w:val="007E7903"/>
    <w:rsid w:val="007F04DE"/>
    <w:rsid w:val="007F1040"/>
    <w:rsid w:val="007F13CF"/>
    <w:rsid w:val="007F2645"/>
    <w:rsid w:val="007F33C8"/>
    <w:rsid w:val="007F50BA"/>
    <w:rsid w:val="007F65FF"/>
    <w:rsid w:val="007F6DB5"/>
    <w:rsid w:val="007F7A67"/>
    <w:rsid w:val="007F7E27"/>
    <w:rsid w:val="0080068D"/>
    <w:rsid w:val="00800C4C"/>
    <w:rsid w:val="00801597"/>
    <w:rsid w:val="0080206C"/>
    <w:rsid w:val="00802F29"/>
    <w:rsid w:val="00803773"/>
    <w:rsid w:val="00803D2D"/>
    <w:rsid w:val="00804375"/>
    <w:rsid w:val="00805B4E"/>
    <w:rsid w:val="00806706"/>
    <w:rsid w:val="0080740A"/>
    <w:rsid w:val="0080790F"/>
    <w:rsid w:val="00807A87"/>
    <w:rsid w:val="00807B66"/>
    <w:rsid w:val="008104A4"/>
    <w:rsid w:val="00811EE2"/>
    <w:rsid w:val="008127D4"/>
    <w:rsid w:val="00813189"/>
    <w:rsid w:val="00813A7C"/>
    <w:rsid w:val="00816493"/>
    <w:rsid w:val="008176A4"/>
    <w:rsid w:val="00820EAC"/>
    <w:rsid w:val="00821C2E"/>
    <w:rsid w:val="00822A66"/>
    <w:rsid w:val="00822E85"/>
    <w:rsid w:val="00822F9A"/>
    <w:rsid w:val="00823578"/>
    <w:rsid w:val="00823B34"/>
    <w:rsid w:val="00824034"/>
    <w:rsid w:val="00824D52"/>
    <w:rsid w:val="008255A9"/>
    <w:rsid w:val="008302B9"/>
    <w:rsid w:val="008304E0"/>
    <w:rsid w:val="00830899"/>
    <w:rsid w:val="00832373"/>
    <w:rsid w:val="00833C33"/>
    <w:rsid w:val="00835848"/>
    <w:rsid w:val="00836162"/>
    <w:rsid w:val="00836A6F"/>
    <w:rsid w:val="00837B8C"/>
    <w:rsid w:val="0084125A"/>
    <w:rsid w:val="00841FA5"/>
    <w:rsid w:val="00842147"/>
    <w:rsid w:val="008429AA"/>
    <w:rsid w:val="0084339B"/>
    <w:rsid w:val="00846940"/>
    <w:rsid w:val="0084723A"/>
    <w:rsid w:val="00850D41"/>
    <w:rsid w:val="008519E3"/>
    <w:rsid w:val="00854B80"/>
    <w:rsid w:val="00855981"/>
    <w:rsid w:val="00855E9B"/>
    <w:rsid w:val="00856CA0"/>
    <w:rsid w:val="0086108F"/>
    <w:rsid w:val="00862F45"/>
    <w:rsid w:val="008639D5"/>
    <w:rsid w:val="00863B6B"/>
    <w:rsid w:val="008640B6"/>
    <w:rsid w:val="008678A6"/>
    <w:rsid w:val="0086797B"/>
    <w:rsid w:val="008701D1"/>
    <w:rsid w:val="00871518"/>
    <w:rsid w:val="0087334A"/>
    <w:rsid w:val="008740C7"/>
    <w:rsid w:val="008744AB"/>
    <w:rsid w:val="008766EC"/>
    <w:rsid w:val="00880882"/>
    <w:rsid w:val="00881F41"/>
    <w:rsid w:val="0088208D"/>
    <w:rsid w:val="0088252D"/>
    <w:rsid w:val="008827D9"/>
    <w:rsid w:val="00883241"/>
    <w:rsid w:val="008845D9"/>
    <w:rsid w:val="00885404"/>
    <w:rsid w:val="00886103"/>
    <w:rsid w:val="008866F9"/>
    <w:rsid w:val="00886E7B"/>
    <w:rsid w:val="00891BBF"/>
    <w:rsid w:val="008936BC"/>
    <w:rsid w:val="00895DAC"/>
    <w:rsid w:val="00897E80"/>
    <w:rsid w:val="008A03A3"/>
    <w:rsid w:val="008A2EBF"/>
    <w:rsid w:val="008A3AFA"/>
    <w:rsid w:val="008A5F60"/>
    <w:rsid w:val="008A682D"/>
    <w:rsid w:val="008A70EC"/>
    <w:rsid w:val="008A78C7"/>
    <w:rsid w:val="008A7CF4"/>
    <w:rsid w:val="008B00F1"/>
    <w:rsid w:val="008B00F5"/>
    <w:rsid w:val="008B1C7D"/>
    <w:rsid w:val="008B1E46"/>
    <w:rsid w:val="008B20EE"/>
    <w:rsid w:val="008B2121"/>
    <w:rsid w:val="008B24F1"/>
    <w:rsid w:val="008B2F52"/>
    <w:rsid w:val="008B37E8"/>
    <w:rsid w:val="008B3F75"/>
    <w:rsid w:val="008B55BC"/>
    <w:rsid w:val="008B5EBC"/>
    <w:rsid w:val="008B6EAC"/>
    <w:rsid w:val="008B6FEA"/>
    <w:rsid w:val="008B70AD"/>
    <w:rsid w:val="008C0DA9"/>
    <w:rsid w:val="008C0FA3"/>
    <w:rsid w:val="008C1EC9"/>
    <w:rsid w:val="008C2D2E"/>
    <w:rsid w:val="008C32D2"/>
    <w:rsid w:val="008C3661"/>
    <w:rsid w:val="008C4747"/>
    <w:rsid w:val="008C5410"/>
    <w:rsid w:val="008C5A71"/>
    <w:rsid w:val="008C7D62"/>
    <w:rsid w:val="008C7DEC"/>
    <w:rsid w:val="008D027F"/>
    <w:rsid w:val="008D10BD"/>
    <w:rsid w:val="008D15CC"/>
    <w:rsid w:val="008D4806"/>
    <w:rsid w:val="008D54D5"/>
    <w:rsid w:val="008D6810"/>
    <w:rsid w:val="008D756E"/>
    <w:rsid w:val="008D7F01"/>
    <w:rsid w:val="008E0070"/>
    <w:rsid w:val="008E0304"/>
    <w:rsid w:val="008E06BD"/>
    <w:rsid w:val="008E20AD"/>
    <w:rsid w:val="008E2391"/>
    <w:rsid w:val="008E26D7"/>
    <w:rsid w:val="008E2D3E"/>
    <w:rsid w:val="008E32C3"/>
    <w:rsid w:val="008E4408"/>
    <w:rsid w:val="008E4EBA"/>
    <w:rsid w:val="008E5932"/>
    <w:rsid w:val="008E5C53"/>
    <w:rsid w:val="008E6FBA"/>
    <w:rsid w:val="008E7460"/>
    <w:rsid w:val="008E76F4"/>
    <w:rsid w:val="008F039D"/>
    <w:rsid w:val="008F1D45"/>
    <w:rsid w:val="008F2107"/>
    <w:rsid w:val="008F3002"/>
    <w:rsid w:val="008F3DBE"/>
    <w:rsid w:val="008F4633"/>
    <w:rsid w:val="008F5289"/>
    <w:rsid w:val="008F786D"/>
    <w:rsid w:val="008F7F3D"/>
    <w:rsid w:val="00900499"/>
    <w:rsid w:val="00901AD9"/>
    <w:rsid w:val="0090221E"/>
    <w:rsid w:val="00904B71"/>
    <w:rsid w:val="00904FFF"/>
    <w:rsid w:val="00905CAA"/>
    <w:rsid w:val="00906CF4"/>
    <w:rsid w:val="00907207"/>
    <w:rsid w:val="009076C0"/>
    <w:rsid w:val="00907782"/>
    <w:rsid w:val="009101B8"/>
    <w:rsid w:val="00910A18"/>
    <w:rsid w:val="009112D6"/>
    <w:rsid w:val="00912FC7"/>
    <w:rsid w:val="00913CB6"/>
    <w:rsid w:val="00915784"/>
    <w:rsid w:val="00916476"/>
    <w:rsid w:val="00917254"/>
    <w:rsid w:val="00921829"/>
    <w:rsid w:val="009223E8"/>
    <w:rsid w:val="00923552"/>
    <w:rsid w:val="00923E45"/>
    <w:rsid w:val="009248FF"/>
    <w:rsid w:val="00924AD5"/>
    <w:rsid w:val="0092565C"/>
    <w:rsid w:val="00925B9F"/>
    <w:rsid w:val="00930E9E"/>
    <w:rsid w:val="00931273"/>
    <w:rsid w:val="00931AF9"/>
    <w:rsid w:val="00932132"/>
    <w:rsid w:val="009321D4"/>
    <w:rsid w:val="00932A87"/>
    <w:rsid w:val="00934E10"/>
    <w:rsid w:val="009357C9"/>
    <w:rsid w:val="00935AE8"/>
    <w:rsid w:val="00935C25"/>
    <w:rsid w:val="0093679F"/>
    <w:rsid w:val="00936ADA"/>
    <w:rsid w:val="00936D8B"/>
    <w:rsid w:val="00940DAE"/>
    <w:rsid w:val="00940F1D"/>
    <w:rsid w:val="009429C1"/>
    <w:rsid w:val="00942A23"/>
    <w:rsid w:val="00943C8D"/>
    <w:rsid w:val="0094457B"/>
    <w:rsid w:val="00944C27"/>
    <w:rsid w:val="00944D37"/>
    <w:rsid w:val="00944FCF"/>
    <w:rsid w:val="00945DA5"/>
    <w:rsid w:val="009465D7"/>
    <w:rsid w:val="00947154"/>
    <w:rsid w:val="009506A6"/>
    <w:rsid w:val="0095072B"/>
    <w:rsid w:val="00950A8E"/>
    <w:rsid w:val="00950C29"/>
    <w:rsid w:val="009510E0"/>
    <w:rsid w:val="009512F8"/>
    <w:rsid w:val="00951320"/>
    <w:rsid w:val="009513C1"/>
    <w:rsid w:val="00951D01"/>
    <w:rsid w:val="00952474"/>
    <w:rsid w:val="00952B6B"/>
    <w:rsid w:val="0095339A"/>
    <w:rsid w:val="009536AD"/>
    <w:rsid w:val="009537E8"/>
    <w:rsid w:val="00953D32"/>
    <w:rsid w:val="00955878"/>
    <w:rsid w:val="0095594A"/>
    <w:rsid w:val="009569F7"/>
    <w:rsid w:val="00960E39"/>
    <w:rsid w:val="00961273"/>
    <w:rsid w:val="00962966"/>
    <w:rsid w:val="0096348D"/>
    <w:rsid w:val="009658F7"/>
    <w:rsid w:val="00965A05"/>
    <w:rsid w:val="00965DA6"/>
    <w:rsid w:val="00966C84"/>
    <w:rsid w:val="00967F0A"/>
    <w:rsid w:val="009702CD"/>
    <w:rsid w:val="00971FC0"/>
    <w:rsid w:val="00973C7E"/>
    <w:rsid w:val="0097404C"/>
    <w:rsid w:val="00974C6A"/>
    <w:rsid w:val="00975B06"/>
    <w:rsid w:val="009763A6"/>
    <w:rsid w:val="00976AB0"/>
    <w:rsid w:val="0097755E"/>
    <w:rsid w:val="0097787C"/>
    <w:rsid w:val="00977A28"/>
    <w:rsid w:val="00980846"/>
    <w:rsid w:val="00980ECE"/>
    <w:rsid w:val="0098340F"/>
    <w:rsid w:val="009839B4"/>
    <w:rsid w:val="00984150"/>
    <w:rsid w:val="009846B0"/>
    <w:rsid w:val="0098517B"/>
    <w:rsid w:val="00985EA4"/>
    <w:rsid w:val="00986012"/>
    <w:rsid w:val="00986E29"/>
    <w:rsid w:val="009906F6"/>
    <w:rsid w:val="0099085E"/>
    <w:rsid w:val="00990B90"/>
    <w:rsid w:val="00991FCB"/>
    <w:rsid w:val="00993024"/>
    <w:rsid w:val="00993DA7"/>
    <w:rsid w:val="00995E73"/>
    <w:rsid w:val="0099702B"/>
    <w:rsid w:val="00997F00"/>
    <w:rsid w:val="009A1491"/>
    <w:rsid w:val="009A27A6"/>
    <w:rsid w:val="009A2F46"/>
    <w:rsid w:val="009A5AA5"/>
    <w:rsid w:val="009A73A2"/>
    <w:rsid w:val="009B03CF"/>
    <w:rsid w:val="009B0E07"/>
    <w:rsid w:val="009B10E0"/>
    <w:rsid w:val="009B15B6"/>
    <w:rsid w:val="009B1917"/>
    <w:rsid w:val="009B66BC"/>
    <w:rsid w:val="009B7292"/>
    <w:rsid w:val="009B729E"/>
    <w:rsid w:val="009B74FB"/>
    <w:rsid w:val="009B79B0"/>
    <w:rsid w:val="009B7F0A"/>
    <w:rsid w:val="009C0BC3"/>
    <w:rsid w:val="009C51F7"/>
    <w:rsid w:val="009C6C81"/>
    <w:rsid w:val="009C7C3D"/>
    <w:rsid w:val="009D0445"/>
    <w:rsid w:val="009D07F2"/>
    <w:rsid w:val="009D14C9"/>
    <w:rsid w:val="009D1E10"/>
    <w:rsid w:val="009D2777"/>
    <w:rsid w:val="009D2EBC"/>
    <w:rsid w:val="009D3339"/>
    <w:rsid w:val="009D34CA"/>
    <w:rsid w:val="009D4152"/>
    <w:rsid w:val="009D6240"/>
    <w:rsid w:val="009D6B61"/>
    <w:rsid w:val="009D6F2A"/>
    <w:rsid w:val="009D7087"/>
    <w:rsid w:val="009D7248"/>
    <w:rsid w:val="009D7A9D"/>
    <w:rsid w:val="009E0B61"/>
    <w:rsid w:val="009E34D8"/>
    <w:rsid w:val="009E3BBB"/>
    <w:rsid w:val="009E590F"/>
    <w:rsid w:val="009E5DBD"/>
    <w:rsid w:val="009E6A89"/>
    <w:rsid w:val="009E71CA"/>
    <w:rsid w:val="009E7BDF"/>
    <w:rsid w:val="009F0988"/>
    <w:rsid w:val="009F0AEE"/>
    <w:rsid w:val="009F2510"/>
    <w:rsid w:val="009F2AA6"/>
    <w:rsid w:val="009F2BEE"/>
    <w:rsid w:val="00A00841"/>
    <w:rsid w:val="00A01426"/>
    <w:rsid w:val="00A0164C"/>
    <w:rsid w:val="00A0189B"/>
    <w:rsid w:val="00A01C15"/>
    <w:rsid w:val="00A042C6"/>
    <w:rsid w:val="00A05371"/>
    <w:rsid w:val="00A05BC2"/>
    <w:rsid w:val="00A061B5"/>
    <w:rsid w:val="00A063F6"/>
    <w:rsid w:val="00A065FC"/>
    <w:rsid w:val="00A06E7C"/>
    <w:rsid w:val="00A074FD"/>
    <w:rsid w:val="00A11070"/>
    <w:rsid w:val="00A1107F"/>
    <w:rsid w:val="00A121E5"/>
    <w:rsid w:val="00A13B71"/>
    <w:rsid w:val="00A13D9F"/>
    <w:rsid w:val="00A16DCB"/>
    <w:rsid w:val="00A17AE9"/>
    <w:rsid w:val="00A21B48"/>
    <w:rsid w:val="00A22EAA"/>
    <w:rsid w:val="00A239BB"/>
    <w:rsid w:val="00A23BB5"/>
    <w:rsid w:val="00A244B7"/>
    <w:rsid w:val="00A2491B"/>
    <w:rsid w:val="00A24BD5"/>
    <w:rsid w:val="00A24F34"/>
    <w:rsid w:val="00A25049"/>
    <w:rsid w:val="00A25364"/>
    <w:rsid w:val="00A260BB"/>
    <w:rsid w:val="00A267F3"/>
    <w:rsid w:val="00A26C70"/>
    <w:rsid w:val="00A272F9"/>
    <w:rsid w:val="00A27632"/>
    <w:rsid w:val="00A278D2"/>
    <w:rsid w:val="00A30A15"/>
    <w:rsid w:val="00A30F0F"/>
    <w:rsid w:val="00A3301C"/>
    <w:rsid w:val="00A34EED"/>
    <w:rsid w:val="00A35103"/>
    <w:rsid w:val="00A351A2"/>
    <w:rsid w:val="00A35F30"/>
    <w:rsid w:val="00A37DFD"/>
    <w:rsid w:val="00A37EA2"/>
    <w:rsid w:val="00A41686"/>
    <w:rsid w:val="00A4254C"/>
    <w:rsid w:val="00A433A6"/>
    <w:rsid w:val="00A44D38"/>
    <w:rsid w:val="00A46F27"/>
    <w:rsid w:val="00A474F7"/>
    <w:rsid w:val="00A50BD3"/>
    <w:rsid w:val="00A51117"/>
    <w:rsid w:val="00A51720"/>
    <w:rsid w:val="00A52C57"/>
    <w:rsid w:val="00A52F46"/>
    <w:rsid w:val="00A54149"/>
    <w:rsid w:val="00A5582D"/>
    <w:rsid w:val="00A569F9"/>
    <w:rsid w:val="00A56EE8"/>
    <w:rsid w:val="00A57B64"/>
    <w:rsid w:val="00A60791"/>
    <w:rsid w:val="00A6421B"/>
    <w:rsid w:val="00A64DE4"/>
    <w:rsid w:val="00A6542C"/>
    <w:rsid w:val="00A6544A"/>
    <w:rsid w:val="00A6569A"/>
    <w:rsid w:val="00A65E9C"/>
    <w:rsid w:val="00A666AA"/>
    <w:rsid w:val="00A66F28"/>
    <w:rsid w:val="00A670EB"/>
    <w:rsid w:val="00A67515"/>
    <w:rsid w:val="00A67696"/>
    <w:rsid w:val="00A7075A"/>
    <w:rsid w:val="00A70BFD"/>
    <w:rsid w:val="00A71C30"/>
    <w:rsid w:val="00A723C0"/>
    <w:rsid w:val="00A7339D"/>
    <w:rsid w:val="00A73503"/>
    <w:rsid w:val="00A74683"/>
    <w:rsid w:val="00A75130"/>
    <w:rsid w:val="00A75715"/>
    <w:rsid w:val="00A75EDE"/>
    <w:rsid w:val="00A75F19"/>
    <w:rsid w:val="00A769E6"/>
    <w:rsid w:val="00A769F0"/>
    <w:rsid w:val="00A775C1"/>
    <w:rsid w:val="00A80C31"/>
    <w:rsid w:val="00A81244"/>
    <w:rsid w:val="00A82032"/>
    <w:rsid w:val="00A831E5"/>
    <w:rsid w:val="00A837AA"/>
    <w:rsid w:val="00A83D74"/>
    <w:rsid w:val="00A84AC4"/>
    <w:rsid w:val="00A87C25"/>
    <w:rsid w:val="00A90153"/>
    <w:rsid w:val="00A903EC"/>
    <w:rsid w:val="00A90735"/>
    <w:rsid w:val="00A9180D"/>
    <w:rsid w:val="00A9196D"/>
    <w:rsid w:val="00A922E5"/>
    <w:rsid w:val="00A9266E"/>
    <w:rsid w:val="00A93F7A"/>
    <w:rsid w:val="00A94A69"/>
    <w:rsid w:val="00A95365"/>
    <w:rsid w:val="00A955EA"/>
    <w:rsid w:val="00A95A51"/>
    <w:rsid w:val="00A95DC0"/>
    <w:rsid w:val="00A9675D"/>
    <w:rsid w:val="00A972CE"/>
    <w:rsid w:val="00A97889"/>
    <w:rsid w:val="00AA061C"/>
    <w:rsid w:val="00AA09B4"/>
    <w:rsid w:val="00AA1135"/>
    <w:rsid w:val="00AA22F6"/>
    <w:rsid w:val="00AA274F"/>
    <w:rsid w:val="00AA2954"/>
    <w:rsid w:val="00AA2D19"/>
    <w:rsid w:val="00AA2DA7"/>
    <w:rsid w:val="00AA43BD"/>
    <w:rsid w:val="00AA4B2E"/>
    <w:rsid w:val="00AA6633"/>
    <w:rsid w:val="00AA6682"/>
    <w:rsid w:val="00AA6AAF"/>
    <w:rsid w:val="00AA7528"/>
    <w:rsid w:val="00AB0093"/>
    <w:rsid w:val="00AB1069"/>
    <w:rsid w:val="00AB1B08"/>
    <w:rsid w:val="00AB2BAC"/>
    <w:rsid w:val="00AB43F2"/>
    <w:rsid w:val="00AB4AB5"/>
    <w:rsid w:val="00AB4D4B"/>
    <w:rsid w:val="00AB4F4D"/>
    <w:rsid w:val="00AB704E"/>
    <w:rsid w:val="00AB70E7"/>
    <w:rsid w:val="00AB7FFE"/>
    <w:rsid w:val="00AC0067"/>
    <w:rsid w:val="00AC0E75"/>
    <w:rsid w:val="00AC1734"/>
    <w:rsid w:val="00AC1AC9"/>
    <w:rsid w:val="00AC1C82"/>
    <w:rsid w:val="00AC2433"/>
    <w:rsid w:val="00AC2643"/>
    <w:rsid w:val="00AC271C"/>
    <w:rsid w:val="00AC3B90"/>
    <w:rsid w:val="00AC5F55"/>
    <w:rsid w:val="00AC67CD"/>
    <w:rsid w:val="00AC684E"/>
    <w:rsid w:val="00AC7A27"/>
    <w:rsid w:val="00AD0A3F"/>
    <w:rsid w:val="00AD0AAE"/>
    <w:rsid w:val="00AD18FF"/>
    <w:rsid w:val="00AD2ED0"/>
    <w:rsid w:val="00AD34E4"/>
    <w:rsid w:val="00AD3B12"/>
    <w:rsid w:val="00AD3CB3"/>
    <w:rsid w:val="00AD4412"/>
    <w:rsid w:val="00AD61CD"/>
    <w:rsid w:val="00AD66D0"/>
    <w:rsid w:val="00AD68DE"/>
    <w:rsid w:val="00AD6EF9"/>
    <w:rsid w:val="00AD7094"/>
    <w:rsid w:val="00AE07DC"/>
    <w:rsid w:val="00AE0848"/>
    <w:rsid w:val="00AE1886"/>
    <w:rsid w:val="00AE20FF"/>
    <w:rsid w:val="00AE3887"/>
    <w:rsid w:val="00AE4545"/>
    <w:rsid w:val="00AE50AC"/>
    <w:rsid w:val="00AE5316"/>
    <w:rsid w:val="00AE5AB9"/>
    <w:rsid w:val="00AE70CA"/>
    <w:rsid w:val="00AE763D"/>
    <w:rsid w:val="00AF01B5"/>
    <w:rsid w:val="00AF1014"/>
    <w:rsid w:val="00AF1153"/>
    <w:rsid w:val="00AF1AD2"/>
    <w:rsid w:val="00AF3E06"/>
    <w:rsid w:val="00AF3E9E"/>
    <w:rsid w:val="00AF445F"/>
    <w:rsid w:val="00AF4E00"/>
    <w:rsid w:val="00B007F2"/>
    <w:rsid w:val="00B00FE7"/>
    <w:rsid w:val="00B0195C"/>
    <w:rsid w:val="00B01BFD"/>
    <w:rsid w:val="00B025C6"/>
    <w:rsid w:val="00B02F8E"/>
    <w:rsid w:val="00B032F5"/>
    <w:rsid w:val="00B033F2"/>
    <w:rsid w:val="00B03775"/>
    <w:rsid w:val="00B03E3D"/>
    <w:rsid w:val="00B03E8A"/>
    <w:rsid w:val="00B043AC"/>
    <w:rsid w:val="00B04A33"/>
    <w:rsid w:val="00B04A4A"/>
    <w:rsid w:val="00B04FB8"/>
    <w:rsid w:val="00B04FDE"/>
    <w:rsid w:val="00B059E3"/>
    <w:rsid w:val="00B05A9B"/>
    <w:rsid w:val="00B06B9B"/>
    <w:rsid w:val="00B07CF9"/>
    <w:rsid w:val="00B10932"/>
    <w:rsid w:val="00B10B77"/>
    <w:rsid w:val="00B10C75"/>
    <w:rsid w:val="00B10D21"/>
    <w:rsid w:val="00B116F8"/>
    <w:rsid w:val="00B122F9"/>
    <w:rsid w:val="00B15260"/>
    <w:rsid w:val="00B16BB0"/>
    <w:rsid w:val="00B20275"/>
    <w:rsid w:val="00B202E4"/>
    <w:rsid w:val="00B20EF5"/>
    <w:rsid w:val="00B21B33"/>
    <w:rsid w:val="00B2269F"/>
    <w:rsid w:val="00B22DA2"/>
    <w:rsid w:val="00B24213"/>
    <w:rsid w:val="00B24691"/>
    <w:rsid w:val="00B24CF1"/>
    <w:rsid w:val="00B254D6"/>
    <w:rsid w:val="00B2668C"/>
    <w:rsid w:val="00B279A2"/>
    <w:rsid w:val="00B27B59"/>
    <w:rsid w:val="00B30CDC"/>
    <w:rsid w:val="00B332FD"/>
    <w:rsid w:val="00B33321"/>
    <w:rsid w:val="00B3439B"/>
    <w:rsid w:val="00B348B3"/>
    <w:rsid w:val="00B36898"/>
    <w:rsid w:val="00B4022E"/>
    <w:rsid w:val="00B40B85"/>
    <w:rsid w:val="00B412D0"/>
    <w:rsid w:val="00B415D6"/>
    <w:rsid w:val="00B417BE"/>
    <w:rsid w:val="00B43618"/>
    <w:rsid w:val="00B4367E"/>
    <w:rsid w:val="00B43DEF"/>
    <w:rsid w:val="00B43F6D"/>
    <w:rsid w:val="00B442C0"/>
    <w:rsid w:val="00B443C4"/>
    <w:rsid w:val="00B447E9"/>
    <w:rsid w:val="00B45165"/>
    <w:rsid w:val="00B466E6"/>
    <w:rsid w:val="00B46F69"/>
    <w:rsid w:val="00B527CD"/>
    <w:rsid w:val="00B52BEE"/>
    <w:rsid w:val="00B52CD1"/>
    <w:rsid w:val="00B52CE4"/>
    <w:rsid w:val="00B52DD2"/>
    <w:rsid w:val="00B53A6E"/>
    <w:rsid w:val="00B551AD"/>
    <w:rsid w:val="00B55C95"/>
    <w:rsid w:val="00B5611E"/>
    <w:rsid w:val="00B56480"/>
    <w:rsid w:val="00B566C4"/>
    <w:rsid w:val="00B606FB"/>
    <w:rsid w:val="00B61D14"/>
    <w:rsid w:val="00B621F9"/>
    <w:rsid w:val="00B6229C"/>
    <w:rsid w:val="00B644E3"/>
    <w:rsid w:val="00B66B0A"/>
    <w:rsid w:val="00B70F11"/>
    <w:rsid w:val="00B71597"/>
    <w:rsid w:val="00B71650"/>
    <w:rsid w:val="00B73A78"/>
    <w:rsid w:val="00B73FBD"/>
    <w:rsid w:val="00B749D4"/>
    <w:rsid w:val="00B74C26"/>
    <w:rsid w:val="00B759E7"/>
    <w:rsid w:val="00B75B88"/>
    <w:rsid w:val="00B76527"/>
    <w:rsid w:val="00B765D5"/>
    <w:rsid w:val="00B777A8"/>
    <w:rsid w:val="00B77B80"/>
    <w:rsid w:val="00B806EB"/>
    <w:rsid w:val="00B815D9"/>
    <w:rsid w:val="00B826B3"/>
    <w:rsid w:val="00B8348F"/>
    <w:rsid w:val="00B8392C"/>
    <w:rsid w:val="00B84FFE"/>
    <w:rsid w:val="00B85FB8"/>
    <w:rsid w:val="00B861F9"/>
    <w:rsid w:val="00B868FD"/>
    <w:rsid w:val="00B86ABB"/>
    <w:rsid w:val="00B86AFE"/>
    <w:rsid w:val="00B879FE"/>
    <w:rsid w:val="00B91077"/>
    <w:rsid w:val="00B9152F"/>
    <w:rsid w:val="00B916A3"/>
    <w:rsid w:val="00B91917"/>
    <w:rsid w:val="00B93029"/>
    <w:rsid w:val="00B932C3"/>
    <w:rsid w:val="00B94CB3"/>
    <w:rsid w:val="00B9523E"/>
    <w:rsid w:val="00B95FE8"/>
    <w:rsid w:val="00B972C6"/>
    <w:rsid w:val="00B97687"/>
    <w:rsid w:val="00B978AD"/>
    <w:rsid w:val="00B97CE6"/>
    <w:rsid w:val="00BA08CD"/>
    <w:rsid w:val="00BA09F8"/>
    <w:rsid w:val="00BA0F85"/>
    <w:rsid w:val="00BA11ED"/>
    <w:rsid w:val="00BA1B23"/>
    <w:rsid w:val="00BA212B"/>
    <w:rsid w:val="00BA27D8"/>
    <w:rsid w:val="00BA3497"/>
    <w:rsid w:val="00BA37A0"/>
    <w:rsid w:val="00BA3F34"/>
    <w:rsid w:val="00BA4FAC"/>
    <w:rsid w:val="00BA58B4"/>
    <w:rsid w:val="00BB006D"/>
    <w:rsid w:val="00BB00A5"/>
    <w:rsid w:val="00BB06B9"/>
    <w:rsid w:val="00BB0AA2"/>
    <w:rsid w:val="00BB1B0E"/>
    <w:rsid w:val="00BB2E49"/>
    <w:rsid w:val="00BB31C3"/>
    <w:rsid w:val="00BB36B4"/>
    <w:rsid w:val="00BB4876"/>
    <w:rsid w:val="00BB4A4C"/>
    <w:rsid w:val="00BB4E74"/>
    <w:rsid w:val="00BB69C9"/>
    <w:rsid w:val="00BB73B8"/>
    <w:rsid w:val="00BB74E7"/>
    <w:rsid w:val="00BC1739"/>
    <w:rsid w:val="00BC1D24"/>
    <w:rsid w:val="00BC3B7E"/>
    <w:rsid w:val="00BC455E"/>
    <w:rsid w:val="00BC4EF4"/>
    <w:rsid w:val="00BC55E1"/>
    <w:rsid w:val="00BC654D"/>
    <w:rsid w:val="00BC7813"/>
    <w:rsid w:val="00BD10D6"/>
    <w:rsid w:val="00BD12DB"/>
    <w:rsid w:val="00BD2AFF"/>
    <w:rsid w:val="00BD3427"/>
    <w:rsid w:val="00BD3F17"/>
    <w:rsid w:val="00BD4643"/>
    <w:rsid w:val="00BD59A4"/>
    <w:rsid w:val="00BD5C5D"/>
    <w:rsid w:val="00BD6139"/>
    <w:rsid w:val="00BD63E6"/>
    <w:rsid w:val="00BD6439"/>
    <w:rsid w:val="00BD7A28"/>
    <w:rsid w:val="00BD7F13"/>
    <w:rsid w:val="00BE03DE"/>
    <w:rsid w:val="00BE05D5"/>
    <w:rsid w:val="00BE06DB"/>
    <w:rsid w:val="00BE1005"/>
    <w:rsid w:val="00BE182E"/>
    <w:rsid w:val="00BE1919"/>
    <w:rsid w:val="00BE2AD4"/>
    <w:rsid w:val="00BE549D"/>
    <w:rsid w:val="00BE579A"/>
    <w:rsid w:val="00BE58A8"/>
    <w:rsid w:val="00BE5ECD"/>
    <w:rsid w:val="00BE6D50"/>
    <w:rsid w:val="00BE7037"/>
    <w:rsid w:val="00BF00AD"/>
    <w:rsid w:val="00BF1849"/>
    <w:rsid w:val="00BF2AA0"/>
    <w:rsid w:val="00BF2E5B"/>
    <w:rsid w:val="00BF2F2C"/>
    <w:rsid w:val="00BF2FBC"/>
    <w:rsid w:val="00BF3707"/>
    <w:rsid w:val="00BF407C"/>
    <w:rsid w:val="00BF4107"/>
    <w:rsid w:val="00BF423E"/>
    <w:rsid w:val="00BF4DCE"/>
    <w:rsid w:val="00BF53B4"/>
    <w:rsid w:val="00BF6A51"/>
    <w:rsid w:val="00BF6B2E"/>
    <w:rsid w:val="00BF70C2"/>
    <w:rsid w:val="00BF73C5"/>
    <w:rsid w:val="00BF7B6E"/>
    <w:rsid w:val="00C009A2"/>
    <w:rsid w:val="00C00F48"/>
    <w:rsid w:val="00C01A29"/>
    <w:rsid w:val="00C01CF5"/>
    <w:rsid w:val="00C02643"/>
    <w:rsid w:val="00C04047"/>
    <w:rsid w:val="00C04D2A"/>
    <w:rsid w:val="00C05313"/>
    <w:rsid w:val="00C0536D"/>
    <w:rsid w:val="00C06486"/>
    <w:rsid w:val="00C07097"/>
    <w:rsid w:val="00C071ED"/>
    <w:rsid w:val="00C0791B"/>
    <w:rsid w:val="00C07C4D"/>
    <w:rsid w:val="00C106B0"/>
    <w:rsid w:val="00C12042"/>
    <w:rsid w:val="00C12368"/>
    <w:rsid w:val="00C15759"/>
    <w:rsid w:val="00C16282"/>
    <w:rsid w:val="00C16B46"/>
    <w:rsid w:val="00C16FC0"/>
    <w:rsid w:val="00C170F2"/>
    <w:rsid w:val="00C172E7"/>
    <w:rsid w:val="00C17530"/>
    <w:rsid w:val="00C209E5"/>
    <w:rsid w:val="00C20F0D"/>
    <w:rsid w:val="00C21761"/>
    <w:rsid w:val="00C222B9"/>
    <w:rsid w:val="00C222C3"/>
    <w:rsid w:val="00C229B0"/>
    <w:rsid w:val="00C23960"/>
    <w:rsid w:val="00C24220"/>
    <w:rsid w:val="00C24336"/>
    <w:rsid w:val="00C24477"/>
    <w:rsid w:val="00C265D6"/>
    <w:rsid w:val="00C26B7B"/>
    <w:rsid w:val="00C271A8"/>
    <w:rsid w:val="00C273F4"/>
    <w:rsid w:val="00C27B01"/>
    <w:rsid w:val="00C27D79"/>
    <w:rsid w:val="00C30820"/>
    <w:rsid w:val="00C31D72"/>
    <w:rsid w:val="00C35BAB"/>
    <w:rsid w:val="00C36168"/>
    <w:rsid w:val="00C371C4"/>
    <w:rsid w:val="00C37F2E"/>
    <w:rsid w:val="00C37F7D"/>
    <w:rsid w:val="00C37FBA"/>
    <w:rsid w:val="00C40804"/>
    <w:rsid w:val="00C4132B"/>
    <w:rsid w:val="00C41B4C"/>
    <w:rsid w:val="00C43696"/>
    <w:rsid w:val="00C44433"/>
    <w:rsid w:val="00C4457E"/>
    <w:rsid w:val="00C4468E"/>
    <w:rsid w:val="00C44F33"/>
    <w:rsid w:val="00C459E2"/>
    <w:rsid w:val="00C45CE2"/>
    <w:rsid w:val="00C46B78"/>
    <w:rsid w:val="00C46DBE"/>
    <w:rsid w:val="00C46E3E"/>
    <w:rsid w:val="00C473F9"/>
    <w:rsid w:val="00C47E6D"/>
    <w:rsid w:val="00C52208"/>
    <w:rsid w:val="00C52944"/>
    <w:rsid w:val="00C52BEA"/>
    <w:rsid w:val="00C52BF6"/>
    <w:rsid w:val="00C54C3E"/>
    <w:rsid w:val="00C55190"/>
    <w:rsid w:val="00C56CED"/>
    <w:rsid w:val="00C57949"/>
    <w:rsid w:val="00C57E7B"/>
    <w:rsid w:val="00C60AA8"/>
    <w:rsid w:val="00C60EED"/>
    <w:rsid w:val="00C61795"/>
    <w:rsid w:val="00C63392"/>
    <w:rsid w:val="00C63A3B"/>
    <w:rsid w:val="00C6519E"/>
    <w:rsid w:val="00C65AF8"/>
    <w:rsid w:val="00C65DC5"/>
    <w:rsid w:val="00C66A12"/>
    <w:rsid w:val="00C7043B"/>
    <w:rsid w:val="00C70816"/>
    <w:rsid w:val="00C7110E"/>
    <w:rsid w:val="00C7139F"/>
    <w:rsid w:val="00C716B4"/>
    <w:rsid w:val="00C719BB"/>
    <w:rsid w:val="00C71D6D"/>
    <w:rsid w:val="00C71D9B"/>
    <w:rsid w:val="00C72202"/>
    <w:rsid w:val="00C72924"/>
    <w:rsid w:val="00C736AA"/>
    <w:rsid w:val="00C73797"/>
    <w:rsid w:val="00C738B9"/>
    <w:rsid w:val="00C748B6"/>
    <w:rsid w:val="00C758A1"/>
    <w:rsid w:val="00C76D19"/>
    <w:rsid w:val="00C776E5"/>
    <w:rsid w:val="00C77AF3"/>
    <w:rsid w:val="00C808E3"/>
    <w:rsid w:val="00C82618"/>
    <w:rsid w:val="00C82C89"/>
    <w:rsid w:val="00C8354D"/>
    <w:rsid w:val="00C83CCE"/>
    <w:rsid w:val="00C84378"/>
    <w:rsid w:val="00C84FE0"/>
    <w:rsid w:val="00C85050"/>
    <w:rsid w:val="00C8674D"/>
    <w:rsid w:val="00C902B1"/>
    <w:rsid w:val="00C91EB9"/>
    <w:rsid w:val="00C92573"/>
    <w:rsid w:val="00C9266E"/>
    <w:rsid w:val="00C932B0"/>
    <w:rsid w:val="00C9384D"/>
    <w:rsid w:val="00C938BD"/>
    <w:rsid w:val="00C946A7"/>
    <w:rsid w:val="00C95580"/>
    <w:rsid w:val="00C95FE6"/>
    <w:rsid w:val="00C96C07"/>
    <w:rsid w:val="00C970BF"/>
    <w:rsid w:val="00C970C2"/>
    <w:rsid w:val="00CA049C"/>
    <w:rsid w:val="00CA11D1"/>
    <w:rsid w:val="00CA2110"/>
    <w:rsid w:val="00CA37E1"/>
    <w:rsid w:val="00CA3EB3"/>
    <w:rsid w:val="00CA4380"/>
    <w:rsid w:val="00CA4EFE"/>
    <w:rsid w:val="00CA52F3"/>
    <w:rsid w:val="00CA6723"/>
    <w:rsid w:val="00CA690D"/>
    <w:rsid w:val="00CA7B77"/>
    <w:rsid w:val="00CB0282"/>
    <w:rsid w:val="00CB05C5"/>
    <w:rsid w:val="00CB1FEB"/>
    <w:rsid w:val="00CB2153"/>
    <w:rsid w:val="00CB306B"/>
    <w:rsid w:val="00CB4269"/>
    <w:rsid w:val="00CB54B3"/>
    <w:rsid w:val="00CB67F2"/>
    <w:rsid w:val="00CB6D47"/>
    <w:rsid w:val="00CB6E93"/>
    <w:rsid w:val="00CB774B"/>
    <w:rsid w:val="00CB7D2A"/>
    <w:rsid w:val="00CC0178"/>
    <w:rsid w:val="00CC0911"/>
    <w:rsid w:val="00CC1771"/>
    <w:rsid w:val="00CC325E"/>
    <w:rsid w:val="00CC345C"/>
    <w:rsid w:val="00CC39DB"/>
    <w:rsid w:val="00CC3E98"/>
    <w:rsid w:val="00CC4D4C"/>
    <w:rsid w:val="00CC5F76"/>
    <w:rsid w:val="00CC6D95"/>
    <w:rsid w:val="00CD1103"/>
    <w:rsid w:val="00CD1E2D"/>
    <w:rsid w:val="00CD250D"/>
    <w:rsid w:val="00CD38F8"/>
    <w:rsid w:val="00CD65B1"/>
    <w:rsid w:val="00CD6703"/>
    <w:rsid w:val="00CD6F82"/>
    <w:rsid w:val="00CE03FA"/>
    <w:rsid w:val="00CE0D01"/>
    <w:rsid w:val="00CE0F6D"/>
    <w:rsid w:val="00CE1C10"/>
    <w:rsid w:val="00CE1DB0"/>
    <w:rsid w:val="00CE37F1"/>
    <w:rsid w:val="00CE45CE"/>
    <w:rsid w:val="00CE51DF"/>
    <w:rsid w:val="00CE5C1A"/>
    <w:rsid w:val="00CE672A"/>
    <w:rsid w:val="00CE72C6"/>
    <w:rsid w:val="00CF0406"/>
    <w:rsid w:val="00CF07CB"/>
    <w:rsid w:val="00CF192F"/>
    <w:rsid w:val="00CF25D4"/>
    <w:rsid w:val="00CF31EE"/>
    <w:rsid w:val="00CF3CCE"/>
    <w:rsid w:val="00CF3DF6"/>
    <w:rsid w:val="00CF443F"/>
    <w:rsid w:val="00CF4F6A"/>
    <w:rsid w:val="00CF5076"/>
    <w:rsid w:val="00CF55AB"/>
    <w:rsid w:val="00CF6250"/>
    <w:rsid w:val="00CF71FA"/>
    <w:rsid w:val="00D01408"/>
    <w:rsid w:val="00D0159C"/>
    <w:rsid w:val="00D01D7C"/>
    <w:rsid w:val="00D024E4"/>
    <w:rsid w:val="00D02D19"/>
    <w:rsid w:val="00D03307"/>
    <w:rsid w:val="00D04281"/>
    <w:rsid w:val="00D05C92"/>
    <w:rsid w:val="00D0620B"/>
    <w:rsid w:val="00D06523"/>
    <w:rsid w:val="00D06A22"/>
    <w:rsid w:val="00D073C1"/>
    <w:rsid w:val="00D07A9B"/>
    <w:rsid w:val="00D10582"/>
    <w:rsid w:val="00D10AC0"/>
    <w:rsid w:val="00D11610"/>
    <w:rsid w:val="00D130FC"/>
    <w:rsid w:val="00D13360"/>
    <w:rsid w:val="00D148CF"/>
    <w:rsid w:val="00D155B7"/>
    <w:rsid w:val="00D16457"/>
    <w:rsid w:val="00D20715"/>
    <w:rsid w:val="00D207EF"/>
    <w:rsid w:val="00D23434"/>
    <w:rsid w:val="00D2526A"/>
    <w:rsid w:val="00D265D2"/>
    <w:rsid w:val="00D26FAB"/>
    <w:rsid w:val="00D2746A"/>
    <w:rsid w:val="00D27871"/>
    <w:rsid w:val="00D30302"/>
    <w:rsid w:val="00D30D55"/>
    <w:rsid w:val="00D30DB5"/>
    <w:rsid w:val="00D313C4"/>
    <w:rsid w:val="00D31CA6"/>
    <w:rsid w:val="00D32D70"/>
    <w:rsid w:val="00D34ACC"/>
    <w:rsid w:val="00D35473"/>
    <w:rsid w:val="00D37EB5"/>
    <w:rsid w:val="00D41050"/>
    <w:rsid w:val="00D41320"/>
    <w:rsid w:val="00D41A33"/>
    <w:rsid w:val="00D41BA7"/>
    <w:rsid w:val="00D421F9"/>
    <w:rsid w:val="00D42214"/>
    <w:rsid w:val="00D4405B"/>
    <w:rsid w:val="00D44DD8"/>
    <w:rsid w:val="00D456E2"/>
    <w:rsid w:val="00D45E4D"/>
    <w:rsid w:val="00D4706F"/>
    <w:rsid w:val="00D47316"/>
    <w:rsid w:val="00D4761B"/>
    <w:rsid w:val="00D50C18"/>
    <w:rsid w:val="00D515FF"/>
    <w:rsid w:val="00D5202A"/>
    <w:rsid w:val="00D52DC0"/>
    <w:rsid w:val="00D53101"/>
    <w:rsid w:val="00D53CAE"/>
    <w:rsid w:val="00D53E89"/>
    <w:rsid w:val="00D54016"/>
    <w:rsid w:val="00D54865"/>
    <w:rsid w:val="00D55429"/>
    <w:rsid w:val="00D55FB0"/>
    <w:rsid w:val="00D55FBD"/>
    <w:rsid w:val="00D570B9"/>
    <w:rsid w:val="00D5782D"/>
    <w:rsid w:val="00D60168"/>
    <w:rsid w:val="00D60E31"/>
    <w:rsid w:val="00D631DF"/>
    <w:rsid w:val="00D63295"/>
    <w:rsid w:val="00D63C50"/>
    <w:rsid w:val="00D63F33"/>
    <w:rsid w:val="00D65654"/>
    <w:rsid w:val="00D669BF"/>
    <w:rsid w:val="00D66A24"/>
    <w:rsid w:val="00D671F6"/>
    <w:rsid w:val="00D679FF"/>
    <w:rsid w:val="00D70470"/>
    <w:rsid w:val="00D70DFC"/>
    <w:rsid w:val="00D72886"/>
    <w:rsid w:val="00D74371"/>
    <w:rsid w:val="00D74C30"/>
    <w:rsid w:val="00D7651B"/>
    <w:rsid w:val="00D80081"/>
    <w:rsid w:val="00D80744"/>
    <w:rsid w:val="00D80C80"/>
    <w:rsid w:val="00D81114"/>
    <w:rsid w:val="00D81699"/>
    <w:rsid w:val="00D81986"/>
    <w:rsid w:val="00D84C07"/>
    <w:rsid w:val="00D84EFD"/>
    <w:rsid w:val="00D8659F"/>
    <w:rsid w:val="00D86FC3"/>
    <w:rsid w:val="00D87146"/>
    <w:rsid w:val="00D871FF"/>
    <w:rsid w:val="00D9232C"/>
    <w:rsid w:val="00D92ACF"/>
    <w:rsid w:val="00D93646"/>
    <w:rsid w:val="00D93DE7"/>
    <w:rsid w:val="00D9469F"/>
    <w:rsid w:val="00D947C8"/>
    <w:rsid w:val="00D9494C"/>
    <w:rsid w:val="00D954A1"/>
    <w:rsid w:val="00D957A7"/>
    <w:rsid w:val="00D958B6"/>
    <w:rsid w:val="00D95FDF"/>
    <w:rsid w:val="00D9603F"/>
    <w:rsid w:val="00D96956"/>
    <w:rsid w:val="00D9722A"/>
    <w:rsid w:val="00D9757C"/>
    <w:rsid w:val="00D97F67"/>
    <w:rsid w:val="00DA018E"/>
    <w:rsid w:val="00DA33A9"/>
    <w:rsid w:val="00DA350C"/>
    <w:rsid w:val="00DA4A7C"/>
    <w:rsid w:val="00DA5F14"/>
    <w:rsid w:val="00DA6B08"/>
    <w:rsid w:val="00DA6CAE"/>
    <w:rsid w:val="00DB1DF2"/>
    <w:rsid w:val="00DB5CD4"/>
    <w:rsid w:val="00DB67B0"/>
    <w:rsid w:val="00DB7EEE"/>
    <w:rsid w:val="00DC13F0"/>
    <w:rsid w:val="00DC2751"/>
    <w:rsid w:val="00DC2934"/>
    <w:rsid w:val="00DC50C2"/>
    <w:rsid w:val="00DC5AB1"/>
    <w:rsid w:val="00DC77DD"/>
    <w:rsid w:val="00DD0073"/>
    <w:rsid w:val="00DD01D7"/>
    <w:rsid w:val="00DD5014"/>
    <w:rsid w:val="00DD642D"/>
    <w:rsid w:val="00DD7A9A"/>
    <w:rsid w:val="00DE1169"/>
    <w:rsid w:val="00DE1392"/>
    <w:rsid w:val="00DE2B59"/>
    <w:rsid w:val="00DE3227"/>
    <w:rsid w:val="00DE35BF"/>
    <w:rsid w:val="00DE3CC3"/>
    <w:rsid w:val="00DE4F0E"/>
    <w:rsid w:val="00DE5176"/>
    <w:rsid w:val="00DE5223"/>
    <w:rsid w:val="00DE53B2"/>
    <w:rsid w:val="00DE54D7"/>
    <w:rsid w:val="00DE5531"/>
    <w:rsid w:val="00DE5667"/>
    <w:rsid w:val="00DE56E7"/>
    <w:rsid w:val="00DE65C5"/>
    <w:rsid w:val="00DE6A9D"/>
    <w:rsid w:val="00DE6E46"/>
    <w:rsid w:val="00DE7644"/>
    <w:rsid w:val="00DE7813"/>
    <w:rsid w:val="00DF1A61"/>
    <w:rsid w:val="00DF1BBC"/>
    <w:rsid w:val="00DF2B15"/>
    <w:rsid w:val="00DF42D9"/>
    <w:rsid w:val="00DF4527"/>
    <w:rsid w:val="00DF4A2C"/>
    <w:rsid w:val="00DF633A"/>
    <w:rsid w:val="00DF6815"/>
    <w:rsid w:val="00DF6FB5"/>
    <w:rsid w:val="00DF7F98"/>
    <w:rsid w:val="00E00444"/>
    <w:rsid w:val="00E0071A"/>
    <w:rsid w:val="00E00779"/>
    <w:rsid w:val="00E017A1"/>
    <w:rsid w:val="00E023B2"/>
    <w:rsid w:val="00E025AF"/>
    <w:rsid w:val="00E030E2"/>
    <w:rsid w:val="00E0375E"/>
    <w:rsid w:val="00E03C44"/>
    <w:rsid w:val="00E0457B"/>
    <w:rsid w:val="00E04D64"/>
    <w:rsid w:val="00E0589A"/>
    <w:rsid w:val="00E1202E"/>
    <w:rsid w:val="00E13F5F"/>
    <w:rsid w:val="00E1489E"/>
    <w:rsid w:val="00E15484"/>
    <w:rsid w:val="00E154AF"/>
    <w:rsid w:val="00E15A5A"/>
    <w:rsid w:val="00E1720D"/>
    <w:rsid w:val="00E21642"/>
    <w:rsid w:val="00E22DFA"/>
    <w:rsid w:val="00E23B74"/>
    <w:rsid w:val="00E2537D"/>
    <w:rsid w:val="00E258DB"/>
    <w:rsid w:val="00E262DD"/>
    <w:rsid w:val="00E278A1"/>
    <w:rsid w:val="00E27AE6"/>
    <w:rsid w:val="00E312AC"/>
    <w:rsid w:val="00E32B43"/>
    <w:rsid w:val="00E33C49"/>
    <w:rsid w:val="00E34938"/>
    <w:rsid w:val="00E3573E"/>
    <w:rsid w:val="00E3753B"/>
    <w:rsid w:val="00E412E4"/>
    <w:rsid w:val="00E415CF"/>
    <w:rsid w:val="00E41639"/>
    <w:rsid w:val="00E416AB"/>
    <w:rsid w:val="00E428F0"/>
    <w:rsid w:val="00E430ED"/>
    <w:rsid w:val="00E43DB2"/>
    <w:rsid w:val="00E44D7C"/>
    <w:rsid w:val="00E44D8E"/>
    <w:rsid w:val="00E455A4"/>
    <w:rsid w:val="00E4592D"/>
    <w:rsid w:val="00E463F7"/>
    <w:rsid w:val="00E475AC"/>
    <w:rsid w:val="00E47B20"/>
    <w:rsid w:val="00E51453"/>
    <w:rsid w:val="00E51D47"/>
    <w:rsid w:val="00E555A5"/>
    <w:rsid w:val="00E557C3"/>
    <w:rsid w:val="00E57176"/>
    <w:rsid w:val="00E6025D"/>
    <w:rsid w:val="00E6098C"/>
    <w:rsid w:val="00E60F39"/>
    <w:rsid w:val="00E611E5"/>
    <w:rsid w:val="00E61891"/>
    <w:rsid w:val="00E62D0E"/>
    <w:rsid w:val="00E630BF"/>
    <w:rsid w:val="00E6316B"/>
    <w:rsid w:val="00E63B08"/>
    <w:rsid w:val="00E6421F"/>
    <w:rsid w:val="00E64E63"/>
    <w:rsid w:val="00E652E8"/>
    <w:rsid w:val="00E65DB6"/>
    <w:rsid w:val="00E66079"/>
    <w:rsid w:val="00E67D74"/>
    <w:rsid w:val="00E70E32"/>
    <w:rsid w:val="00E715B3"/>
    <w:rsid w:val="00E716E1"/>
    <w:rsid w:val="00E7197C"/>
    <w:rsid w:val="00E73242"/>
    <w:rsid w:val="00E73F84"/>
    <w:rsid w:val="00E74705"/>
    <w:rsid w:val="00E74A28"/>
    <w:rsid w:val="00E75258"/>
    <w:rsid w:val="00E76373"/>
    <w:rsid w:val="00E805EE"/>
    <w:rsid w:val="00E81C91"/>
    <w:rsid w:val="00E81CDB"/>
    <w:rsid w:val="00E82DD5"/>
    <w:rsid w:val="00E8442C"/>
    <w:rsid w:val="00E845D1"/>
    <w:rsid w:val="00E849A3"/>
    <w:rsid w:val="00E85A5D"/>
    <w:rsid w:val="00E86C01"/>
    <w:rsid w:val="00E86C41"/>
    <w:rsid w:val="00E8713E"/>
    <w:rsid w:val="00E8789A"/>
    <w:rsid w:val="00E87911"/>
    <w:rsid w:val="00E9218D"/>
    <w:rsid w:val="00E92613"/>
    <w:rsid w:val="00E93331"/>
    <w:rsid w:val="00E93A60"/>
    <w:rsid w:val="00E959DA"/>
    <w:rsid w:val="00E96269"/>
    <w:rsid w:val="00E966E4"/>
    <w:rsid w:val="00EA2A7E"/>
    <w:rsid w:val="00EA342B"/>
    <w:rsid w:val="00EA3A44"/>
    <w:rsid w:val="00EA3B4D"/>
    <w:rsid w:val="00EA4060"/>
    <w:rsid w:val="00EA65F2"/>
    <w:rsid w:val="00EA6C6D"/>
    <w:rsid w:val="00EA6D24"/>
    <w:rsid w:val="00EA72FC"/>
    <w:rsid w:val="00EB0065"/>
    <w:rsid w:val="00EB0E5D"/>
    <w:rsid w:val="00EB21BD"/>
    <w:rsid w:val="00EB2B68"/>
    <w:rsid w:val="00EB2D0B"/>
    <w:rsid w:val="00EB3AB0"/>
    <w:rsid w:val="00EB4059"/>
    <w:rsid w:val="00EB5453"/>
    <w:rsid w:val="00EB5953"/>
    <w:rsid w:val="00EC0C60"/>
    <w:rsid w:val="00EC1C95"/>
    <w:rsid w:val="00EC3E28"/>
    <w:rsid w:val="00EC4F85"/>
    <w:rsid w:val="00EC51F5"/>
    <w:rsid w:val="00EC524B"/>
    <w:rsid w:val="00EC5A03"/>
    <w:rsid w:val="00EC6EE4"/>
    <w:rsid w:val="00EC6F4D"/>
    <w:rsid w:val="00EC708E"/>
    <w:rsid w:val="00EC71C3"/>
    <w:rsid w:val="00EC7398"/>
    <w:rsid w:val="00EC7624"/>
    <w:rsid w:val="00ED0078"/>
    <w:rsid w:val="00ED009E"/>
    <w:rsid w:val="00ED0148"/>
    <w:rsid w:val="00ED0642"/>
    <w:rsid w:val="00ED085A"/>
    <w:rsid w:val="00ED1074"/>
    <w:rsid w:val="00ED16AF"/>
    <w:rsid w:val="00ED1C7F"/>
    <w:rsid w:val="00ED2193"/>
    <w:rsid w:val="00ED2663"/>
    <w:rsid w:val="00ED4E9D"/>
    <w:rsid w:val="00ED6193"/>
    <w:rsid w:val="00ED653B"/>
    <w:rsid w:val="00ED6F64"/>
    <w:rsid w:val="00ED7130"/>
    <w:rsid w:val="00EE14FB"/>
    <w:rsid w:val="00EE1B94"/>
    <w:rsid w:val="00EE2538"/>
    <w:rsid w:val="00EE267D"/>
    <w:rsid w:val="00EE29FC"/>
    <w:rsid w:val="00EE2B47"/>
    <w:rsid w:val="00EE2B86"/>
    <w:rsid w:val="00EE3022"/>
    <w:rsid w:val="00EE43BB"/>
    <w:rsid w:val="00EE4436"/>
    <w:rsid w:val="00EE4763"/>
    <w:rsid w:val="00EE49FE"/>
    <w:rsid w:val="00EE55E9"/>
    <w:rsid w:val="00EE64D0"/>
    <w:rsid w:val="00EE6B49"/>
    <w:rsid w:val="00EF024B"/>
    <w:rsid w:val="00EF0DB3"/>
    <w:rsid w:val="00EF0F79"/>
    <w:rsid w:val="00EF1C1C"/>
    <w:rsid w:val="00EF220A"/>
    <w:rsid w:val="00EF277C"/>
    <w:rsid w:val="00EF3DFB"/>
    <w:rsid w:val="00EF4574"/>
    <w:rsid w:val="00EF4AAF"/>
    <w:rsid w:val="00EF4D29"/>
    <w:rsid w:val="00EF5496"/>
    <w:rsid w:val="00EF58C1"/>
    <w:rsid w:val="00EF7964"/>
    <w:rsid w:val="00F0024F"/>
    <w:rsid w:val="00F010ED"/>
    <w:rsid w:val="00F02409"/>
    <w:rsid w:val="00F03D44"/>
    <w:rsid w:val="00F04401"/>
    <w:rsid w:val="00F04EDE"/>
    <w:rsid w:val="00F04F94"/>
    <w:rsid w:val="00F063D7"/>
    <w:rsid w:val="00F06911"/>
    <w:rsid w:val="00F0717A"/>
    <w:rsid w:val="00F07363"/>
    <w:rsid w:val="00F07D34"/>
    <w:rsid w:val="00F07D84"/>
    <w:rsid w:val="00F106E6"/>
    <w:rsid w:val="00F1070A"/>
    <w:rsid w:val="00F10904"/>
    <w:rsid w:val="00F138C8"/>
    <w:rsid w:val="00F13B7A"/>
    <w:rsid w:val="00F15161"/>
    <w:rsid w:val="00F15E21"/>
    <w:rsid w:val="00F17678"/>
    <w:rsid w:val="00F1780D"/>
    <w:rsid w:val="00F17846"/>
    <w:rsid w:val="00F20525"/>
    <w:rsid w:val="00F21094"/>
    <w:rsid w:val="00F2180B"/>
    <w:rsid w:val="00F248DF"/>
    <w:rsid w:val="00F2547B"/>
    <w:rsid w:val="00F25CAE"/>
    <w:rsid w:val="00F26A04"/>
    <w:rsid w:val="00F277E0"/>
    <w:rsid w:val="00F31CF2"/>
    <w:rsid w:val="00F32CA4"/>
    <w:rsid w:val="00F33880"/>
    <w:rsid w:val="00F33CB6"/>
    <w:rsid w:val="00F34201"/>
    <w:rsid w:val="00F34E90"/>
    <w:rsid w:val="00F352A0"/>
    <w:rsid w:val="00F362BB"/>
    <w:rsid w:val="00F371B4"/>
    <w:rsid w:val="00F3747D"/>
    <w:rsid w:val="00F37BBE"/>
    <w:rsid w:val="00F403F7"/>
    <w:rsid w:val="00F40B24"/>
    <w:rsid w:val="00F4185A"/>
    <w:rsid w:val="00F444D9"/>
    <w:rsid w:val="00F4607A"/>
    <w:rsid w:val="00F5075E"/>
    <w:rsid w:val="00F50E20"/>
    <w:rsid w:val="00F51248"/>
    <w:rsid w:val="00F51525"/>
    <w:rsid w:val="00F51B63"/>
    <w:rsid w:val="00F52354"/>
    <w:rsid w:val="00F525CB"/>
    <w:rsid w:val="00F5288E"/>
    <w:rsid w:val="00F52A44"/>
    <w:rsid w:val="00F52B11"/>
    <w:rsid w:val="00F52BE2"/>
    <w:rsid w:val="00F54176"/>
    <w:rsid w:val="00F5434C"/>
    <w:rsid w:val="00F555BC"/>
    <w:rsid w:val="00F55AF2"/>
    <w:rsid w:val="00F56B34"/>
    <w:rsid w:val="00F57B14"/>
    <w:rsid w:val="00F600E1"/>
    <w:rsid w:val="00F61542"/>
    <w:rsid w:val="00F6399F"/>
    <w:rsid w:val="00F66B04"/>
    <w:rsid w:val="00F66E5E"/>
    <w:rsid w:val="00F67101"/>
    <w:rsid w:val="00F677C7"/>
    <w:rsid w:val="00F67CF7"/>
    <w:rsid w:val="00F710CD"/>
    <w:rsid w:val="00F71691"/>
    <w:rsid w:val="00F71696"/>
    <w:rsid w:val="00F723E2"/>
    <w:rsid w:val="00F72485"/>
    <w:rsid w:val="00F744C1"/>
    <w:rsid w:val="00F746C9"/>
    <w:rsid w:val="00F74F71"/>
    <w:rsid w:val="00F80796"/>
    <w:rsid w:val="00F80997"/>
    <w:rsid w:val="00F8118B"/>
    <w:rsid w:val="00F81B52"/>
    <w:rsid w:val="00F81BFB"/>
    <w:rsid w:val="00F82313"/>
    <w:rsid w:val="00F8338D"/>
    <w:rsid w:val="00F83940"/>
    <w:rsid w:val="00F83D00"/>
    <w:rsid w:val="00F858D7"/>
    <w:rsid w:val="00F85B4D"/>
    <w:rsid w:val="00F86776"/>
    <w:rsid w:val="00F868AF"/>
    <w:rsid w:val="00F87E7C"/>
    <w:rsid w:val="00F900D5"/>
    <w:rsid w:val="00F902AC"/>
    <w:rsid w:val="00F903B8"/>
    <w:rsid w:val="00F92480"/>
    <w:rsid w:val="00F92829"/>
    <w:rsid w:val="00F93890"/>
    <w:rsid w:val="00F94388"/>
    <w:rsid w:val="00F960AA"/>
    <w:rsid w:val="00F96992"/>
    <w:rsid w:val="00F96A94"/>
    <w:rsid w:val="00F97B2D"/>
    <w:rsid w:val="00F97F33"/>
    <w:rsid w:val="00FA1BB2"/>
    <w:rsid w:val="00FA1E2F"/>
    <w:rsid w:val="00FA22D7"/>
    <w:rsid w:val="00FA23BF"/>
    <w:rsid w:val="00FA2553"/>
    <w:rsid w:val="00FA2C7D"/>
    <w:rsid w:val="00FA2CA1"/>
    <w:rsid w:val="00FA2F01"/>
    <w:rsid w:val="00FA3704"/>
    <w:rsid w:val="00FA3847"/>
    <w:rsid w:val="00FA445E"/>
    <w:rsid w:val="00FA4E99"/>
    <w:rsid w:val="00FA528C"/>
    <w:rsid w:val="00FA52B3"/>
    <w:rsid w:val="00FA67AD"/>
    <w:rsid w:val="00FA75AB"/>
    <w:rsid w:val="00FB2362"/>
    <w:rsid w:val="00FB336A"/>
    <w:rsid w:val="00FB3E55"/>
    <w:rsid w:val="00FB5718"/>
    <w:rsid w:val="00FB5844"/>
    <w:rsid w:val="00FB7096"/>
    <w:rsid w:val="00FB70A2"/>
    <w:rsid w:val="00FC066B"/>
    <w:rsid w:val="00FC07FA"/>
    <w:rsid w:val="00FC2064"/>
    <w:rsid w:val="00FC2433"/>
    <w:rsid w:val="00FC3D1D"/>
    <w:rsid w:val="00FC45C8"/>
    <w:rsid w:val="00FC46CB"/>
    <w:rsid w:val="00FC4B47"/>
    <w:rsid w:val="00FC50C0"/>
    <w:rsid w:val="00FC59AD"/>
    <w:rsid w:val="00FC5A58"/>
    <w:rsid w:val="00FC5AFB"/>
    <w:rsid w:val="00FC6CCA"/>
    <w:rsid w:val="00FC6E31"/>
    <w:rsid w:val="00FC76B1"/>
    <w:rsid w:val="00FC7BC9"/>
    <w:rsid w:val="00FD0396"/>
    <w:rsid w:val="00FD03C1"/>
    <w:rsid w:val="00FD0422"/>
    <w:rsid w:val="00FD0A00"/>
    <w:rsid w:val="00FD0F3E"/>
    <w:rsid w:val="00FD1AB7"/>
    <w:rsid w:val="00FD3B67"/>
    <w:rsid w:val="00FD4093"/>
    <w:rsid w:val="00FD547E"/>
    <w:rsid w:val="00FD5BBD"/>
    <w:rsid w:val="00FE053B"/>
    <w:rsid w:val="00FE08BA"/>
    <w:rsid w:val="00FE23AD"/>
    <w:rsid w:val="00FE2A31"/>
    <w:rsid w:val="00FE2A7B"/>
    <w:rsid w:val="00FE3084"/>
    <w:rsid w:val="00FE45C5"/>
    <w:rsid w:val="00FE53FC"/>
    <w:rsid w:val="00FE5731"/>
    <w:rsid w:val="00FE66F5"/>
    <w:rsid w:val="00FE7F88"/>
    <w:rsid w:val="00FF1285"/>
    <w:rsid w:val="00FF1B78"/>
    <w:rsid w:val="00FF1C96"/>
    <w:rsid w:val="00FF24E2"/>
    <w:rsid w:val="00FF24E7"/>
    <w:rsid w:val="00FF2777"/>
    <w:rsid w:val="00FF2D24"/>
    <w:rsid w:val="00FF341F"/>
    <w:rsid w:val="00FF39EC"/>
    <w:rsid w:val="00FF3EBC"/>
    <w:rsid w:val="00FF3F9B"/>
    <w:rsid w:val="00FF406A"/>
    <w:rsid w:val="00FF41C7"/>
    <w:rsid w:val="00FF42DE"/>
    <w:rsid w:val="00FF4839"/>
    <w:rsid w:val="00FF55C7"/>
    <w:rsid w:val="00FF5F2C"/>
    <w:rsid w:val="00FF6673"/>
    <w:rsid w:val="00FF7016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2F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7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7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210</Words>
  <Characters>1197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Гриппа</dc:creator>
  <cp:keywords/>
  <dc:description/>
  <cp:lastModifiedBy>Вусик</cp:lastModifiedBy>
  <cp:revision>5</cp:revision>
  <cp:lastPrinted>2015-03-13T12:55:00Z</cp:lastPrinted>
  <dcterms:created xsi:type="dcterms:W3CDTF">2015-03-13T12:51:00Z</dcterms:created>
  <dcterms:modified xsi:type="dcterms:W3CDTF">2015-03-16T05:16:00Z</dcterms:modified>
</cp:coreProperties>
</file>